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75F95E" w14:textId="581EC0CA" w:rsidR="005D4B5C" w:rsidRPr="006C3B3F" w:rsidRDefault="00C60185" w:rsidP="005164BE">
      <w:pPr>
        <w:pStyle w:val="Heading2"/>
        <w:shd w:val="clear" w:color="auto" w:fill="CECECE"/>
        <w:jc w:val="center"/>
        <w:rPr>
          <w:rFonts w:ascii="Arial" w:hAnsi="Arial" w:cs="Arial"/>
          <w:sz w:val="28"/>
          <w:szCs w:val="28"/>
          <w:u w:val="none"/>
          <w:lang w:val="en-US"/>
        </w:rPr>
      </w:pPr>
      <w:r w:rsidRPr="006C3B3F">
        <w:rPr>
          <w:rFonts w:ascii="Arial" w:hAnsi="Arial" w:cs="Arial"/>
          <w:sz w:val="28"/>
          <w:szCs w:val="28"/>
          <w:u w:val="none"/>
          <w:lang w:val="en-US"/>
        </w:rPr>
        <w:t>OFFER</w:t>
      </w:r>
      <w:r w:rsidR="00525689" w:rsidRPr="006C3B3F">
        <w:rPr>
          <w:rFonts w:ascii="Arial" w:hAnsi="Arial" w:cs="Arial"/>
          <w:sz w:val="28"/>
          <w:szCs w:val="28"/>
          <w:u w:val="none"/>
          <w:lang w:val="en-US"/>
        </w:rPr>
        <w:t xml:space="preserve"> FORM</w:t>
      </w:r>
      <w:r w:rsidR="009D7071" w:rsidRPr="006C3B3F">
        <w:rPr>
          <w:rFonts w:ascii="Arial" w:hAnsi="Arial" w:cs="Arial"/>
          <w:sz w:val="28"/>
          <w:szCs w:val="28"/>
          <w:u w:val="none"/>
          <w:lang w:val="en-US"/>
        </w:rPr>
        <w:t xml:space="preserve"> ACTED </w:t>
      </w:r>
      <w:r w:rsidR="00881BFD" w:rsidRPr="009D4301">
        <w:rPr>
          <w:rFonts w:ascii="Arial" w:hAnsi="Arial" w:cs="Arial"/>
          <w:color w:val="0070C0"/>
          <w:sz w:val="28"/>
          <w:szCs w:val="28"/>
          <w:u w:val="none"/>
        </w:rPr>
        <w:t>BANGLADESH</w:t>
      </w:r>
    </w:p>
    <w:p w14:paraId="0FEC6F42" w14:textId="77777777" w:rsidR="005D4B5C" w:rsidRPr="006C3B3F" w:rsidRDefault="005D4B5C">
      <w:pPr>
        <w:jc w:val="both"/>
        <w:rPr>
          <w:rFonts w:ascii="Arial" w:hAnsi="Arial" w:cs="Arial"/>
          <w:bCs/>
          <w:noProof w:val="0"/>
        </w:rPr>
      </w:pPr>
    </w:p>
    <w:p w14:paraId="7C74DDDC" w14:textId="6DAA20E0" w:rsidR="00271B04" w:rsidRPr="006C3B3F" w:rsidRDefault="00271B04" w:rsidP="00271B04">
      <w:pPr>
        <w:rPr>
          <w:rFonts w:ascii="Arial" w:hAnsi="Arial" w:cs="Arial"/>
          <w:bCs/>
          <w:i/>
          <w:color w:val="84A1B0"/>
        </w:rPr>
      </w:pPr>
      <w:r w:rsidRPr="006C3B3F">
        <w:rPr>
          <w:rFonts w:ascii="Arial" w:hAnsi="Arial" w:cs="Arial"/>
          <w:u w:val="single"/>
        </w:rPr>
        <w:t>Tender N°</w:t>
      </w:r>
      <w:r w:rsidRPr="006C3B3F">
        <w:rPr>
          <w:rFonts w:ascii="Arial" w:hAnsi="Arial" w:cs="Arial"/>
        </w:rPr>
        <w:t xml:space="preserve"> (filled in by ACTED):</w:t>
      </w:r>
      <w:r w:rsidRPr="006C3B3F">
        <w:rPr>
          <w:rFonts w:ascii="Arial" w:hAnsi="Arial" w:cs="Arial"/>
        </w:rPr>
        <w:tab/>
      </w:r>
      <w:r w:rsidR="00004A63" w:rsidRPr="009D4301">
        <w:rPr>
          <w:rFonts w:ascii="Arial" w:hAnsi="Arial" w:cs="Arial"/>
          <w:b/>
          <w:bCs/>
          <w:noProof w:val="0"/>
          <w:color w:val="0070C0"/>
          <w:lang w:val="en-GB"/>
        </w:rPr>
        <w:t>T/70MULTI/MULTI/MULTI/CXB/</w:t>
      </w:r>
      <w:r w:rsidR="003F551D" w:rsidRPr="003F551D">
        <w:rPr>
          <w:rFonts w:ascii="Arial" w:hAnsi="Arial" w:cs="Arial"/>
          <w:b/>
          <w:bCs/>
          <w:noProof w:val="0"/>
          <w:color w:val="0070C0"/>
          <w:highlight w:val="yellow"/>
          <w:lang w:val="en-GB"/>
        </w:rPr>
        <w:t>1</w:t>
      </w:r>
      <w:r w:rsidR="00C5096E">
        <w:rPr>
          <w:rFonts w:ascii="Arial" w:hAnsi="Arial" w:cs="Arial"/>
          <w:b/>
          <w:bCs/>
          <w:noProof w:val="0"/>
          <w:color w:val="0070C0"/>
          <w:highlight w:val="yellow"/>
          <w:lang w:val="en-GB"/>
        </w:rPr>
        <w:t>6</w:t>
      </w:r>
      <w:r w:rsidR="006C3B3F" w:rsidRPr="007F1461">
        <w:rPr>
          <w:rFonts w:ascii="Arial" w:hAnsi="Arial" w:cs="Arial"/>
          <w:b/>
          <w:bCs/>
          <w:noProof w:val="0"/>
          <w:color w:val="0070C0"/>
          <w:highlight w:val="yellow"/>
          <w:lang w:val="en-GB"/>
        </w:rPr>
        <w:t>-</w:t>
      </w:r>
      <w:r w:rsidR="00C6333B">
        <w:rPr>
          <w:rFonts w:ascii="Arial" w:hAnsi="Arial" w:cs="Arial"/>
          <w:b/>
          <w:bCs/>
          <w:noProof w:val="0"/>
          <w:color w:val="0070C0"/>
          <w:highlight w:val="yellow"/>
          <w:lang w:val="en-GB"/>
        </w:rPr>
        <w:t>0</w:t>
      </w:r>
      <w:r w:rsidR="00D537CF">
        <w:rPr>
          <w:rFonts w:ascii="Arial" w:hAnsi="Arial" w:cs="Arial"/>
          <w:b/>
          <w:bCs/>
          <w:noProof w:val="0"/>
          <w:color w:val="0070C0"/>
          <w:highlight w:val="yellow"/>
          <w:lang w:val="en-GB"/>
        </w:rPr>
        <w:t>9</w:t>
      </w:r>
      <w:r w:rsidR="006C3B3F" w:rsidRPr="007F1461">
        <w:rPr>
          <w:rFonts w:ascii="Arial" w:hAnsi="Arial" w:cs="Arial"/>
          <w:b/>
          <w:bCs/>
          <w:noProof w:val="0"/>
          <w:color w:val="0070C0"/>
          <w:highlight w:val="yellow"/>
          <w:lang w:val="en-GB"/>
        </w:rPr>
        <w:t>-202</w:t>
      </w:r>
      <w:r w:rsidR="009D4301" w:rsidRPr="007F1461">
        <w:rPr>
          <w:rFonts w:ascii="Arial" w:hAnsi="Arial" w:cs="Arial"/>
          <w:b/>
          <w:bCs/>
          <w:noProof w:val="0"/>
          <w:color w:val="0070C0"/>
          <w:highlight w:val="yellow"/>
          <w:lang w:val="en-GB"/>
        </w:rPr>
        <w:t>4</w:t>
      </w:r>
      <w:r w:rsidR="00004A63" w:rsidRPr="009D4301">
        <w:rPr>
          <w:rFonts w:ascii="Arial" w:hAnsi="Arial" w:cs="Arial"/>
          <w:b/>
          <w:bCs/>
          <w:noProof w:val="0"/>
          <w:color w:val="0070C0"/>
          <w:lang w:val="en-GB"/>
        </w:rPr>
        <w:t>/001</w:t>
      </w:r>
    </w:p>
    <w:p w14:paraId="7136CE11" w14:textId="77777777" w:rsidR="0069767E" w:rsidRPr="006C3B3F" w:rsidRDefault="0069767E" w:rsidP="00271B04">
      <w:pPr>
        <w:rPr>
          <w:rFonts w:ascii="Arial" w:hAnsi="Arial" w:cs="Arial"/>
          <w:u w:val="single"/>
        </w:rPr>
      </w:pPr>
    </w:p>
    <w:p w14:paraId="310EC879" w14:textId="0CB56244" w:rsidR="00271B04" w:rsidRPr="006C3B3F" w:rsidRDefault="00271B04" w:rsidP="00271B04">
      <w:pPr>
        <w:rPr>
          <w:rFonts w:ascii="Arial" w:hAnsi="Arial" w:cs="Arial"/>
          <w:u w:val="single"/>
        </w:rPr>
      </w:pPr>
      <w:r w:rsidRPr="006C3B3F">
        <w:rPr>
          <w:rFonts w:ascii="Arial" w:hAnsi="Arial" w:cs="Arial"/>
          <w:u w:val="single"/>
        </w:rPr>
        <w:t>Order ID</w:t>
      </w:r>
      <w:r w:rsidRPr="006C3B3F">
        <w:rPr>
          <w:rFonts w:ascii="Arial" w:hAnsi="Arial" w:cs="Arial"/>
        </w:rPr>
        <w:t xml:space="preserve"> (filled in by ACTED):</w:t>
      </w:r>
      <w:r w:rsidR="0069767E" w:rsidRPr="006C3B3F">
        <w:rPr>
          <w:rFonts w:ascii="Arial" w:hAnsi="Arial" w:cs="Arial"/>
        </w:rPr>
        <w:tab/>
      </w:r>
      <w:r w:rsidR="00445339" w:rsidRPr="006C3B3F">
        <w:rPr>
          <w:rFonts w:ascii="Arial" w:hAnsi="Arial" w:cs="Arial"/>
        </w:rPr>
        <w:t>OF/70</w:t>
      </w:r>
      <w:r w:rsidR="00C87695" w:rsidRPr="006C3B3F">
        <w:rPr>
          <w:rFonts w:ascii="Arial" w:hAnsi="Arial" w:cs="Arial"/>
        </w:rPr>
        <w:t>MULTI</w:t>
      </w:r>
      <w:r w:rsidR="00445339" w:rsidRPr="006C3B3F">
        <w:rPr>
          <w:rFonts w:ascii="Arial" w:hAnsi="Arial" w:cs="Arial"/>
        </w:rPr>
        <w:t>/</w:t>
      </w:r>
      <w:r w:rsidR="00C87695" w:rsidRPr="006C3B3F">
        <w:rPr>
          <w:rFonts w:ascii="Arial" w:hAnsi="Arial" w:cs="Arial"/>
        </w:rPr>
        <w:t>MULTI</w:t>
      </w:r>
      <w:r w:rsidR="00445339" w:rsidRPr="006C3B3F">
        <w:rPr>
          <w:rFonts w:ascii="Arial" w:hAnsi="Arial" w:cs="Arial"/>
        </w:rPr>
        <w:t>/CXB/</w:t>
      </w:r>
      <w:r w:rsidR="00BD1A5D">
        <w:rPr>
          <w:rFonts w:ascii="Arial" w:hAnsi="Arial" w:cs="Arial"/>
        </w:rPr>
        <w:t>PR</w:t>
      </w:r>
      <w:r w:rsidR="00445339" w:rsidRPr="006C3B3F">
        <w:rPr>
          <w:rFonts w:ascii="Arial" w:hAnsi="Arial" w:cs="Arial"/>
        </w:rPr>
        <w:t>OG/</w:t>
      </w:r>
      <w:r w:rsidR="00BD1A5D">
        <w:rPr>
          <w:rFonts w:ascii="Arial" w:hAnsi="Arial" w:cs="Arial"/>
        </w:rPr>
        <w:t>28</w:t>
      </w:r>
      <w:r w:rsidR="00445339" w:rsidRPr="006C3B3F">
        <w:rPr>
          <w:rFonts w:ascii="Arial" w:hAnsi="Arial" w:cs="Arial"/>
        </w:rPr>
        <w:t>-0</w:t>
      </w:r>
      <w:r w:rsidR="00BD1A5D">
        <w:rPr>
          <w:rFonts w:ascii="Arial" w:hAnsi="Arial" w:cs="Arial"/>
        </w:rPr>
        <w:t>7</w:t>
      </w:r>
      <w:r w:rsidR="00445339" w:rsidRPr="006C3B3F">
        <w:rPr>
          <w:rFonts w:ascii="Arial" w:hAnsi="Arial" w:cs="Arial"/>
        </w:rPr>
        <w:t>-202</w:t>
      </w:r>
      <w:r w:rsidR="009D4301">
        <w:rPr>
          <w:rFonts w:ascii="Arial" w:hAnsi="Arial" w:cs="Arial"/>
        </w:rPr>
        <w:t>4</w:t>
      </w:r>
    </w:p>
    <w:p w14:paraId="1F2D8D8B" w14:textId="77777777" w:rsidR="00271B04" w:rsidRPr="006C3B3F" w:rsidRDefault="00271B04" w:rsidP="00BF658E">
      <w:pPr>
        <w:rPr>
          <w:rFonts w:ascii="Arial" w:hAnsi="Arial" w:cs="Arial"/>
          <w:u w:val="single"/>
        </w:rPr>
      </w:pPr>
    </w:p>
    <w:p w14:paraId="319BE131" w14:textId="77777777" w:rsidR="00BF658E" w:rsidRPr="006C3B3F" w:rsidRDefault="00BF658E" w:rsidP="00BF658E">
      <w:pPr>
        <w:rPr>
          <w:rFonts w:ascii="Arial" w:hAnsi="Arial" w:cs="Arial"/>
          <w:u w:val="single"/>
        </w:rPr>
      </w:pPr>
      <w:r w:rsidRPr="006C3B3F">
        <w:rPr>
          <w:rFonts w:ascii="Arial" w:hAnsi="Arial" w:cs="Arial"/>
          <w:u w:val="single"/>
        </w:rPr>
        <w:t>Date</w:t>
      </w:r>
      <w:r w:rsidR="00271B04" w:rsidRPr="006C3B3F">
        <w:rPr>
          <w:rFonts w:ascii="Arial" w:hAnsi="Arial" w:cs="Arial"/>
        </w:rPr>
        <w:t xml:space="preserve"> (filled in by Bidders): </w:t>
      </w:r>
      <w:r w:rsidRPr="006C3B3F">
        <w:rPr>
          <w:rFonts w:ascii="Arial" w:hAnsi="Arial" w:cs="Arial"/>
        </w:rPr>
        <w:tab/>
      </w:r>
    </w:p>
    <w:p w14:paraId="441AEA85" w14:textId="77777777" w:rsidR="00A14ADE" w:rsidRPr="006C3B3F" w:rsidRDefault="00A14ADE" w:rsidP="000401E9">
      <w:pPr>
        <w:rPr>
          <w:rFonts w:ascii="Arial" w:hAnsi="Arial" w:cs="Arial"/>
          <w:u w:val="single"/>
        </w:rPr>
      </w:pPr>
    </w:p>
    <w:p w14:paraId="57A3C25D" w14:textId="77777777" w:rsidR="00281886" w:rsidRPr="006C3B3F" w:rsidRDefault="00F16865" w:rsidP="005164BE">
      <w:pPr>
        <w:pStyle w:val="Heading2"/>
        <w:shd w:val="clear" w:color="auto" w:fill="CECECE"/>
        <w:jc w:val="center"/>
        <w:rPr>
          <w:rFonts w:ascii="Arial" w:hAnsi="Arial" w:cs="Arial"/>
          <w:sz w:val="24"/>
          <w:szCs w:val="24"/>
          <w:u w:val="none"/>
          <w:lang w:val="en-US"/>
        </w:rPr>
      </w:pPr>
      <w:r w:rsidRPr="006C3B3F">
        <w:rPr>
          <w:rFonts w:ascii="Arial" w:hAnsi="Arial" w:cs="Arial"/>
          <w:sz w:val="24"/>
          <w:szCs w:val="24"/>
          <w:u w:val="none"/>
          <w:lang w:val="en-US"/>
        </w:rPr>
        <w:t>To be Filled by</w:t>
      </w:r>
      <w:r w:rsidR="0047601F" w:rsidRPr="006C3B3F">
        <w:rPr>
          <w:rFonts w:ascii="Arial" w:hAnsi="Arial" w:cs="Arial"/>
          <w:sz w:val="24"/>
          <w:szCs w:val="24"/>
          <w:u w:val="none"/>
          <w:lang w:val="en-US"/>
        </w:rPr>
        <w:t xml:space="preserve"> </w:t>
      </w:r>
      <w:r w:rsidR="006118F9" w:rsidRPr="006C3B3F">
        <w:rPr>
          <w:rFonts w:ascii="Arial" w:hAnsi="Arial" w:cs="Arial"/>
          <w:sz w:val="24"/>
          <w:szCs w:val="24"/>
          <w:u w:val="none"/>
          <w:lang w:val="en-US"/>
        </w:rPr>
        <w:t xml:space="preserve">Bidder </w:t>
      </w:r>
      <w:r w:rsidRPr="006C3B3F">
        <w:rPr>
          <w:rFonts w:ascii="Arial" w:hAnsi="Arial" w:cs="Arial"/>
          <w:sz w:val="24"/>
          <w:szCs w:val="24"/>
          <w:u w:val="none"/>
          <w:lang w:val="en-US"/>
        </w:rPr>
        <w:t>(</w:t>
      </w:r>
      <w:r w:rsidR="00281886" w:rsidRPr="006C3B3F">
        <w:rPr>
          <w:rFonts w:ascii="Arial" w:hAnsi="Arial" w:cs="Arial"/>
          <w:sz w:val="24"/>
          <w:szCs w:val="24"/>
          <w:u w:val="none"/>
          <w:lang w:val="en-US"/>
        </w:rPr>
        <w:t>COMPULSORY</w:t>
      </w:r>
      <w:r w:rsidRPr="006C3B3F">
        <w:rPr>
          <w:rFonts w:ascii="Arial" w:hAnsi="Arial" w:cs="Arial"/>
          <w:sz w:val="24"/>
          <w:szCs w:val="24"/>
          <w:u w:val="none"/>
          <w:lang w:val="en-US"/>
        </w:rPr>
        <w:t>)</w:t>
      </w:r>
    </w:p>
    <w:tbl>
      <w:tblPr>
        <w:tblpPr w:leftFromText="141" w:rightFromText="141" w:vertAnchor="text" w:horzAnchor="margin" w:tblpX="108" w:tblpY="187"/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7"/>
        <w:gridCol w:w="9667"/>
      </w:tblGrid>
      <w:tr w:rsidR="00F338CE" w:rsidRPr="006C3B3F" w14:paraId="7B0AF2FA" w14:textId="77777777" w:rsidTr="0069767E">
        <w:tc>
          <w:tcPr>
            <w:tcW w:w="5637" w:type="dxa"/>
            <w:shd w:val="clear" w:color="auto" w:fill="CECECE"/>
          </w:tcPr>
          <w:p w14:paraId="40643FA7" w14:textId="77777777" w:rsidR="005B0583" w:rsidRPr="006C3B3F" w:rsidRDefault="005B0583" w:rsidP="00961140">
            <w:pPr>
              <w:rPr>
                <w:rFonts w:ascii="Arial" w:hAnsi="Arial" w:cs="Arial"/>
                <w:b/>
                <w:noProof w:val="0"/>
              </w:rPr>
            </w:pPr>
            <w:r w:rsidRPr="006C3B3F">
              <w:rPr>
                <w:rFonts w:ascii="Arial" w:hAnsi="Arial" w:cs="Arial"/>
                <w:b/>
                <w:noProof w:val="0"/>
              </w:rPr>
              <w:t xml:space="preserve">Company’s Name </w:t>
            </w:r>
          </w:p>
          <w:p w14:paraId="60EAC9A6" w14:textId="77777777" w:rsidR="005B0583" w:rsidRPr="006C3B3F" w:rsidRDefault="005B0583" w:rsidP="00961140">
            <w:pPr>
              <w:rPr>
                <w:rFonts w:ascii="Arial" w:hAnsi="Arial" w:cs="Arial"/>
                <w:b/>
                <w:noProof w:val="0"/>
              </w:rPr>
            </w:pPr>
            <w:r w:rsidRPr="006C3B3F">
              <w:rPr>
                <w:rFonts w:ascii="Arial" w:hAnsi="Arial" w:cs="Arial"/>
                <w:noProof w:val="0"/>
              </w:rPr>
              <w:t>(as per registration documents)</w:t>
            </w:r>
          </w:p>
        </w:tc>
        <w:tc>
          <w:tcPr>
            <w:tcW w:w="9667" w:type="dxa"/>
            <w:shd w:val="clear" w:color="auto" w:fill="auto"/>
          </w:tcPr>
          <w:p w14:paraId="2A46D94C" w14:textId="77777777" w:rsidR="005B0583" w:rsidRPr="006C3B3F" w:rsidRDefault="005B0583" w:rsidP="00961140">
            <w:pPr>
              <w:rPr>
                <w:rFonts w:ascii="Arial" w:hAnsi="Arial" w:cs="Arial"/>
                <w:b/>
                <w:noProof w:val="0"/>
                <w:u w:val="single"/>
              </w:rPr>
            </w:pPr>
          </w:p>
        </w:tc>
      </w:tr>
      <w:tr w:rsidR="00F338CE" w:rsidRPr="006C3B3F" w14:paraId="55590042" w14:textId="77777777" w:rsidTr="0069767E">
        <w:tc>
          <w:tcPr>
            <w:tcW w:w="5637" w:type="dxa"/>
            <w:shd w:val="clear" w:color="auto" w:fill="CECECE"/>
          </w:tcPr>
          <w:p w14:paraId="6E184DC3" w14:textId="77777777" w:rsidR="005B0583" w:rsidRPr="006C3B3F" w:rsidRDefault="005B0583" w:rsidP="00961140">
            <w:pPr>
              <w:rPr>
                <w:rFonts w:ascii="Arial" w:hAnsi="Arial" w:cs="Arial"/>
                <w:b/>
                <w:noProof w:val="0"/>
              </w:rPr>
            </w:pPr>
            <w:r w:rsidRPr="006C3B3F">
              <w:rPr>
                <w:rFonts w:ascii="Arial" w:hAnsi="Arial" w:cs="Arial"/>
                <w:b/>
                <w:noProof w:val="0"/>
              </w:rPr>
              <w:t>Company Authorized Representative’s Name</w:t>
            </w:r>
          </w:p>
          <w:p w14:paraId="356C363D" w14:textId="77777777" w:rsidR="005B0583" w:rsidRPr="006C3B3F" w:rsidRDefault="005B0583" w:rsidP="00961140">
            <w:pPr>
              <w:rPr>
                <w:rFonts w:ascii="Arial" w:hAnsi="Arial" w:cs="Arial"/>
                <w:b/>
                <w:noProof w:val="0"/>
              </w:rPr>
            </w:pPr>
            <w:r w:rsidRPr="006C3B3F">
              <w:rPr>
                <w:rFonts w:ascii="Arial" w:hAnsi="Arial" w:cs="Arial"/>
                <w:noProof w:val="0"/>
              </w:rPr>
              <w:t>(as per registration documents or duly signed Power of Attorney)</w:t>
            </w:r>
          </w:p>
        </w:tc>
        <w:tc>
          <w:tcPr>
            <w:tcW w:w="9667" w:type="dxa"/>
            <w:shd w:val="clear" w:color="auto" w:fill="auto"/>
          </w:tcPr>
          <w:p w14:paraId="13699A81" w14:textId="77777777" w:rsidR="005B0583" w:rsidRPr="006C3B3F" w:rsidRDefault="005B0583" w:rsidP="00961140">
            <w:pPr>
              <w:rPr>
                <w:rFonts w:ascii="Arial" w:hAnsi="Arial" w:cs="Arial"/>
                <w:b/>
                <w:noProof w:val="0"/>
                <w:u w:val="single"/>
              </w:rPr>
            </w:pPr>
          </w:p>
        </w:tc>
      </w:tr>
      <w:tr w:rsidR="00F338CE" w:rsidRPr="006C3B3F" w14:paraId="44B426E0" w14:textId="77777777" w:rsidTr="0069767E">
        <w:tc>
          <w:tcPr>
            <w:tcW w:w="5637" w:type="dxa"/>
            <w:shd w:val="clear" w:color="auto" w:fill="CECECE"/>
          </w:tcPr>
          <w:p w14:paraId="526BC30F" w14:textId="77777777" w:rsidR="005B0583" w:rsidRPr="006C3B3F" w:rsidRDefault="005B0583" w:rsidP="00961140">
            <w:pPr>
              <w:rPr>
                <w:rFonts w:ascii="Arial" w:hAnsi="Arial" w:cs="Arial"/>
                <w:b/>
                <w:noProof w:val="0"/>
              </w:rPr>
            </w:pPr>
            <w:r w:rsidRPr="006C3B3F">
              <w:rPr>
                <w:rFonts w:ascii="Arial" w:hAnsi="Arial" w:cs="Arial"/>
                <w:b/>
                <w:noProof w:val="0"/>
              </w:rPr>
              <w:t xml:space="preserve">Company Registration Number </w:t>
            </w:r>
            <w:r w:rsidRPr="006C3B3F">
              <w:rPr>
                <w:rFonts w:ascii="Arial" w:hAnsi="Arial" w:cs="Arial"/>
                <w:b/>
                <w:noProof w:val="0"/>
              </w:rPr>
              <w:tab/>
            </w:r>
          </w:p>
          <w:p w14:paraId="0B27038C" w14:textId="77777777" w:rsidR="005B0583" w:rsidRPr="006C3B3F" w:rsidRDefault="005B0583" w:rsidP="00961140">
            <w:pPr>
              <w:rPr>
                <w:rFonts w:ascii="Arial" w:hAnsi="Arial" w:cs="Arial"/>
                <w:noProof w:val="0"/>
              </w:rPr>
            </w:pPr>
          </w:p>
        </w:tc>
        <w:tc>
          <w:tcPr>
            <w:tcW w:w="9667" w:type="dxa"/>
            <w:shd w:val="clear" w:color="auto" w:fill="auto"/>
          </w:tcPr>
          <w:p w14:paraId="72BFD751" w14:textId="77777777" w:rsidR="005B0583" w:rsidRPr="006C3B3F" w:rsidRDefault="005B0583" w:rsidP="00961140">
            <w:pPr>
              <w:rPr>
                <w:rFonts w:ascii="Arial" w:hAnsi="Arial" w:cs="Arial"/>
                <w:b/>
                <w:noProof w:val="0"/>
                <w:u w:val="single"/>
              </w:rPr>
            </w:pPr>
          </w:p>
        </w:tc>
      </w:tr>
      <w:tr w:rsidR="00F338CE" w:rsidRPr="006C3B3F" w14:paraId="4ABC2793" w14:textId="77777777" w:rsidTr="0069767E">
        <w:tc>
          <w:tcPr>
            <w:tcW w:w="5637" w:type="dxa"/>
            <w:shd w:val="clear" w:color="auto" w:fill="CECECE"/>
          </w:tcPr>
          <w:p w14:paraId="4E44414E" w14:textId="58510926" w:rsidR="005B0583" w:rsidRPr="006C3B3F" w:rsidRDefault="005B0583" w:rsidP="00961140">
            <w:pPr>
              <w:rPr>
                <w:rFonts w:ascii="Arial" w:hAnsi="Arial" w:cs="Arial"/>
                <w:b/>
                <w:noProof w:val="0"/>
              </w:rPr>
            </w:pPr>
            <w:r w:rsidRPr="006C3B3F">
              <w:rPr>
                <w:rFonts w:ascii="Arial" w:hAnsi="Arial" w:cs="Arial"/>
                <w:b/>
                <w:noProof w:val="0"/>
              </w:rPr>
              <w:t xml:space="preserve">Registration </w:t>
            </w:r>
            <w:r w:rsidR="00445339" w:rsidRPr="006C3B3F">
              <w:rPr>
                <w:rFonts w:ascii="Arial" w:hAnsi="Arial" w:cs="Arial"/>
                <w:b/>
                <w:noProof w:val="0"/>
              </w:rPr>
              <w:t>Year</w:t>
            </w:r>
          </w:p>
          <w:p w14:paraId="2B8A36B0" w14:textId="77777777" w:rsidR="005B0583" w:rsidRPr="006C3B3F" w:rsidRDefault="005B0583" w:rsidP="00961140">
            <w:pPr>
              <w:rPr>
                <w:rFonts w:ascii="Arial" w:hAnsi="Arial" w:cs="Arial"/>
                <w:b/>
                <w:noProof w:val="0"/>
              </w:rPr>
            </w:pPr>
          </w:p>
        </w:tc>
        <w:tc>
          <w:tcPr>
            <w:tcW w:w="9667" w:type="dxa"/>
            <w:shd w:val="clear" w:color="auto" w:fill="auto"/>
          </w:tcPr>
          <w:p w14:paraId="7060C03F" w14:textId="77777777" w:rsidR="005B0583" w:rsidRPr="006C3B3F" w:rsidRDefault="005B0583" w:rsidP="00961140">
            <w:pPr>
              <w:rPr>
                <w:rFonts w:ascii="Arial" w:hAnsi="Arial" w:cs="Arial"/>
                <w:b/>
                <w:noProof w:val="0"/>
                <w:u w:val="single"/>
              </w:rPr>
            </w:pPr>
          </w:p>
        </w:tc>
      </w:tr>
      <w:tr w:rsidR="00F338CE" w:rsidRPr="006C3B3F" w14:paraId="3B56F941" w14:textId="77777777" w:rsidTr="0069767E">
        <w:tc>
          <w:tcPr>
            <w:tcW w:w="5637" w:type="dxa"/>
            <w:shd w:val="clear" w:color="auto" w:fill="CECECE"/>
          </w:tcPr>
          <w:p w14:paraId="2F470174" w14:textId="77777777" w:rsidR="005B0583" w:rsidRPr="006C3B3F" w:rsidRDefault="005B0583" w:rsidP="00961140">
            <w:pPr>
              <w:rPr>
                <w:rFonts w:ascii="Arial" w:hAnsi="Arial" w:cs="Arial"/>
                <w:b/>
                <w:noProof w:val="0"/>
              </w:rPr>
            </w:pPr>
            <w:r w:rsidRPr="006C3B3F">
              <w:rPr>
                <w:rFonts w:ascii="Arial" w:hAnsi="Arial" w:cs="Arial"/>
                <w:b/>
                <w:noProof w:val="0"/>
              </w:rPr>
              <w:t>Company’s mailing address</w:t>
            </w:r>
          </w:p>
          <w:p w14:paraId="520F8AD1" w14:textId="77777777" w:rsidR="005B0583" w:rsidRPr="006C3B3F" w:rsidRDefault="005B0583" w:rsidP="00961140">
            <w:pPr>
              <w:rPr>
                <w:rFonts w:ascii="Arial" w:hAnsi="Arial" w:cs="Arial"/>
                <w:bCs/>
                <w:noProof w:val="0"/>
              </w:rPr>
            </w:pPr>
            <w:r w:rsidRPr="006C3B3F">
              <w:rPr>
                <w:rFonts w:ascii="Arial" w:hAnsi="Arial" w:cs="Arial"/>
                <w:bCs/>
                <w:noProof w:val="0"/>
              </w:rPr>
              <w:t>Shop/Office/Building No</w:t>
            </w:r>
          </w:p>
          <w:p w14:paraId="394D5F4C" w14:textId="77777777" w:rsidR="005B0583" w:rsidRPr="006C3B3F" w:rsidRDefault="005B0583" w:rsidP="00961140">
            <w:pPr>
              <w:rPr>
                <w:rFonts w:ascii="Arial" w:hAnsi="Arial" w:cs="Arial"/>
                <w:bCs/>
                <w:noProof w:val="0"/>
              </w:rPr>
            </w:pPr>
            <w:r w:rsidRPr="006C3B3F">
              <w:rPr>
                <w:rFonts w:ascii="Arial" w:hAnsi="Arial" w:cs="Arial"/>
                <w:bCs/>
                <w:noProof w:val="0"/>
              </w:rPr>
              <w:t>Street name</w:t>
            </w:r>
          </w:p>
          <w:p w14:paraId="684DCB9C" w14:textId="77777777" w:rsidR="005B0583" w:rsidRPr="006C3B3F" w:rsidRDefault="005B0583" w:rsidP="00961140">
            <w:pPr>
              <w:rPr>
                <w:rFonts w:ascii="Arial" w:hAnsi="Arial" w:cs="Arial"/>
                <w:bCs/>
                <w:noProof w:val="0"/>
              </w:rPr>
            </w:pPr>
            <w:r w:rsidRPr="006C3B3F">
              <w:rPr>
                <w:rFonts w:ascii="Arial" w:hAnsi="Arial" w:cs="Arial"/>
                <w:bCs/>
                <w:noProof w:val="0"/>
              </w:rPr>
              <w:t>City</w:t>
            </w:r>
          </w:p>
          <w:p w14:paraId="0B891A2F" w14:textId="77777777" w:rsidR="005B0583" w:rsidRPr="006C3B3F" w:rsidRDefault="005B0583" w:rsidP="00961140">
            <w:pPr>
              <w:rPr>
                <w:rFonts w:ascii="Arial" w:hAnsi="Arial" w:cs="Arial"/>
                <w:bCs/>
                <w:noProof w:val="0"/>
              </w:rPr>
            </w:pPr>
            <w:r w:rsidRPr="006C3B3F">
              <w:rPr>
                <w:rFonts w:ascii="Arial" w:hAnsi="Arial" w:cs="Arial"/>
                <w:bCs/>
                <w:noProof w:val="0"/>
              </w:rPr>
              <w:t>Governorate/province/district</w:t>
            </w:r>
          </w:p>
          <w:p w14:paraId="25BE2FE1" w14:textId="77777777" w:rsidR="005B0583" w:rsidRPr="006C3B3F" w:rsidRDefault="005B0583" w:rsidP="00961140">
            <w:pPr>
              <w:rPr>
                <w:rFonts w:ascii="Arial" w:hAnsi="Arial" w:cs="Arial"/>
                <w:bCs/>
                <w:noProof w:val="0"/>
              </w:rPr>
            </w:pPr>
            <w:r w:rsidRPr="006C3B3F">
              <w:rPr>
                <w:rFonts w:ascii="Arial" w:hAnsi="Arial" w:cs="Arial"/>
                <w:bCs/>
                <w:noProof w:val="0"/>
              </w:rPr>
              <w:t>Country</w:t>
            </w:r>
          </w:p>
        </w:tc>
        <w:tc>
          <w:tcPr>
            <w:tcW w:w="9667" w:type="dxa"/>
            <w:shd w:val="clear" w:color="auto" w:fill="auto"/>
          </w:tcPr>
          <w:p w14:paraId="4A9B1A91" w14:textId="77777777" w:rsidR="005B0583" w:rsidRPr="006C3B3F" w:rsidRDefault="005B0583" w:rsidP="0069767E">
            <w:pPr>
              <w:rPr>
                <w:rFonts w:ascii="Arial" w:hAnsi="Arial" w:cs="Arial"/>
                <w:b/>
                <w:noProof w:val="0"/>
                <w:u w:val="single"/>
              </w:rPr>
            </w:pPr>
          </w:p>
        </w:tc>
      </w:tr>
      <w:tr w:rsidR="00F338CE" w:rsidRPr="006C3B3F" w14:paraId="734AD426" w14:textId="77777777" w:rsidTr="0069767E">
        <w:tc>
          <w:tcPr>
            <w:tcW w:w="5637" w:type="dxa"/>
            <w:shd w:val="clear" w:color="auto" w:fill="CECECE"/>
          </w:tcPr>
          <w:p w14:paraId="12A4FE85" w14:textId="77777777" w:rsidR="005B0583" w:rsidRPr="006C3B3F" w:rsidRDefault="005B0583" w:rsidP="00961140">
            <w:pPr>
              <w:rPr>
                <w:rFonts w:ascii="Arial" w:hAnsi="Arial" w:cs="Arial"/>
                <w:b/>
                <w:noProof w:val="0"/>
              </w:rPr>
            </w:pPr>
            <w:r w:rsidRPr="006C3B3F">
              <w:rPr>
                <w:rFonts w:ascii="Arial" w:hAnsi="Arial" w:cs="Arial"/>
                <w:b/>
                <w:noProof w:val="0"/>
              </w:rPr>
              <w:t xml:space="preserve">Commercial representative for the bid </w:t>
            </w:r>
          </w:p>
          <w:p w14:paraId="5EC4E7DE" w14:textId="77777777" w:rsidR="005B0583" w:rsidRPr="006C3B3F" w:rsidRDefault="005B0583" w:rsidP="00961140">
            <w:pPr>
              <w:rPr>
                <w:rStyle w:val="CommentReference"/>
                <w:rFonts w:ascii="Arial" w:hAnsi="Arial" w:cs="Arial"/>
                <w:sz w:val="20"/>
                <w:szCs w:val="20"/>
              </w:rPr>
            </w:pPr>
            <w:r w:rsidRPr="006C3B3F">
              <w:rPr>
                <w:rFonts w:ascii="Arial" w:hAnsi="Arial" w:cs="Arial"/>
                <w:noProof w:val="0"/>
              </w:rPr>
              <w:t>(if different from authorized representative)</w:t>
            </w:r>
          </w:p>
        </w:tc>
        <w:tc>
          <w:tcPr>
            <w:tcW w:w="9667" w:type="dxa"/>
            <w:shd w:val="clear" w:color="auto" w:fill="auto"/>
          </w:tcPr>
          <w:p w14:paraId="4300084A" w14:textId="77777777" w:rsidR="005B0583" w:rsidRPr="006C3B3F" w:rsidRDefault="005B0583" w:rsidP="0069767E">
            <w:pPr>
              <w:rPr>
                <w:rFonts w:ascii="Arial" w:hAnsi="Arial" w:cs="Arial"/>
                <w:b/>
                <w:noProof w:val="0"/>
                <w:u w:val="single"/>
              </w:rPr>
            </w:pPr>
          </w:p>
        </w:tc>
      </w:tr>
      <w:tr w:rsidR="00AA3E8F" w:rsidRPr="006C3B3F" w14:paraId="1A7AD330" w14:textId="77777777" w:rsidTr="0069767E">
        <w:tc>
          <w:tcPr>
            <w:tcW w:w="5637" w:type="dxa"/>
            <w:shd w:val="clear" w:color="auto" w:fill="CECECE"/>
          </w:tcPr>
          <w:p w14:paraId="18B9AAC5" w14:textId="77777777" w:rsidR="005B0583" w:rsidRPr="006C3B3F" w:rsidRDefault="005B0583" w:rsidP="00961140">
            <w:pPr>
              <w:rPr>
                <w:rFonts w:ascii="Arial" w:hAnsi="Arial" w:cs="Arial"/>
                <w:b/>
                <w:noProof w:val="0"/>
              </w:rPr>
            </w:pPr>
            <w:r w:rsidRPr="006C3B3F">
              <w:rPr>
                <w:rFonts w:ascii="Arial" w:hAnsi="Arial" w:cs="Arial"/>
                <w:b/>
                <w:noProof w:val="0"/>
              </w:rPr>
              <w:t>Phone contact number</w:t>
            </w:r>
          </w:p>
          <w:p w14:paraId="25D90FE0" w14:textId="77777777" w:rsidR="005B0583" w:rsidRPr="006C3B3F" w:rsidRDefault="005B0583" w:rsidP="00961140">
            <w:pPr>
              <w:rPr>
                <w:rFonts w:ascii="Arial" w:hAnsi="Arial" w:cs="Arial"/>
                <w:noProof w:val="0"/>
              </w:rPr>
            </w:pPr>
            <w:r w:rsidRPr="006C3B3F">
              <w:rPr>
                <w:rFonts w:ascii="Arial" w:hAnsi="Arial" w:cs="Arial"/>
                <w:noProof w:val="0"/>
              </w:rPr>
              <w:t>Landline</w:t>
            </w:r>
          </w:p>
          <w:p w14:paraId="1342C2B8" w14:textId="77777777" w:rsidR="005B0583" w:rsidRPr="006C3B3F" w:rsidRDefault="005B0583" w:rsidP="00961140">
            <w:pPr>
              <w:rPr>
                <w:rFonts w:ascii="Arial" w:hAnsi="Arial" w:cs="Arial"/>
                <w:b/>
                <w:noProof w:val="0"/>
              </w:rPr>
            </w:pPr>
            <w:r w:rsidRPr="006C3B3F">
              <w:rPr>
                <w:rFonts w:ascii="Arial" w:hAnsi="Arial" w:cs="Arial"/>
                <w:noProof w:val="0"/>
              </w:rPr>
              <w:t>Mobile No</w:t>
            </w:r>
          </w:p>
        </w:tc>
        <w:tc>
          <w:tcPr>
            <w:tcW w:w="9667" w:type="dxa"/>
            <w:shd w:val="clear" w:color="auto" w:fill="auto"/>
          </w:tcPr>
          <w:p w14:paraId="0334C51E" w14:textId="77777777" w:rsidR="005B0583" w:rsidRPr="006C3B3F" w:rsidRDefault="005B0583" w:rsidP="0069767E">
            <w:pPr>
              <w:rPr>
                <w:rFonts w:ascii="Arial" w:hAnsi="Arial" w:cs="Arial"/>
                <w:b/>
                <w:noProof w:val="0"/>
                <w:u w:val="single"/>
              </w:rPr>
            </w:pPr>
          </w:p>
        </w:tc>
      </w:tr>
      <w:tr w:rsidR="00AA3E8F" w:rsidRPr="006C3B3F" w14:paraId="742ECF3B" w14:textId="77777777" w:rsidTr="0069767E">
        <w:tc>
          <w:tcPr>
            <w:tcW w:w="5637" w:type="dxa"/>
            <w:shd w:val="clear" w:color="auto" w:fill="CECECE"/>
          </w:tcPr>
          <w:p w14:paraId="75049042" w14:textId="77777777" w:rsidR="005B0583" w:rsidRPr="006C3B3F" w:rsidRDefault="005B0583" w:rsidP="00961140">
            <w:pPr>
              <w:rPr>
                <w:rFonts w:ascii="Arial" w:hAnsi="Arial" w:cs="Arial"/>
                <w:b/>
                <w:noProof w:val="0"/>
              </w:rPr>
            </w:pPr>
            <w:r w:rsidRPr="006C3B3F">
              <w:rPr>
                <w:rFonts w:ascii="Arial" w:hAnsi="Arial" w:cs="Arial"/>
                <w:b/>
                <w:noProof w:val="0"/>
              </w:rPr>
              <w:t>Email address</w:t>
            </w:r>
          </w:p>
          <w:p w14:paraId="4B1F312E" w14:textId="77777777" w:rsidR="005B0583" w:rsidRPr="006C3B3F" w:rsidRDefault="005B0583" w:rsidP="00961140">
            <w:pPr>
              <w:rPr>
                <w:rStyle w:val="CommentReference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67" w:type="dxa"/>
            <w:shd w:val="clear" w:color="auto" w:fill="auto"/>
          </w:tcPr>
          <w:p w14:paraId="06AE9FA2" w14:textId="77777777" w:rsidR="005B0583" w:rsidRPr="006C3B3F" w:rsidRDefault="005B0583" w:rsidP="0069767E">
            <w:pPr>
              <w:rPr>
                <w:rFonts w:ascii="Arial" w:hAnsi="Arial" w:cs="Arial"/>
                <w:b/>
                <w:noProof w:val="0"/>
                <w:u w:val="single"/>
              </w:rPr>
            </w:pPr>
          </w:p>
        </w:tc>
      </w:tr>
    </w:tbl>
    <w:p w14:paraId="42D11247" w14:textId="77777777" w:rsidR="005B0583" w:rsidRPr="006C3B3F" w:rsidRDefault="005B0583">
      <w:pPr>
        <w:rPr>
          <w:rFonts w:ascii="Arial" w:hAnsi="Arial" w:cs="Arial"/>
          <w:b/>
          <w:noProof w:val="0"/>
          <w:u w:val="single"/>
        </w:rPr>
      </w:pPr>
    </w:p>
    <w:p w14:paraId="2F7E4E93" w14:textId="77777777" w:rsidR="00A4180B" w:rsidRPr="006C3B3F" w:rsidRDefault="002353FB" w:rsidP="005164BE">
      <w:pPr>
        <w:rPr>
          <w:rFonts w:ascii="Arial" w:hAnsi="Arial" w:cs="Arial"/>
          <w:bCs/>
          <w:noProof w:val="0"/>
        </w:rPr>
      </w:pPr>
      <w:r w:rsidRPr="006C3B3F">
        <w:rPr>
          <w:rFonts w:ascii="Arial" w:hAnsi="Arial" w:cs="Arial"/>
          <w:bCs/>
          <w:noProof w:val="0"/>
        </w:rPr>
        <w:t>I undersigned</w:t>
      </w:r>
      <w:r w:rsidR="00525689" w:rsidRPr="006C3B3F">
        <w:rPr>
          <w:rFonts w:ascii="Arial" w:hAnsi="Arial" w:cs="Arial"/>
          <w:bCs/>
          <w:noProof w:val="0"/>
        </w:rPr>
        <w:t xml:space="preserve"> </w:t>
      </w:r>
      <w:r w:rsidR="004B1C2F" w:rsidRPr="006C3B3F">
        <w:rPr>
          <w:rFonts w:ascii="Arial" w:hAnsi="Arial" w:cs="Arial"/>
          <w:bCs/>
          <w:noProof w:val="0"/>
        </w:rPr>
        <w:t xml:space="preserve">(to be filled in by Bidders) </w:t>
      </w:r>
      <w:r w:rsidR="00F16865" w:rsidRPr="006C3B3F">
        <w:rPr>
          <w:rFonts w:ascii="Arial" w:hAnsi="Arial" w:cs="Arial"/>
          <w:bCs/>
          <w:noProof w:val="0"/>
        </w:rPr>
        <w:t>__________________________</w:t>
      </w:r>
      <w:r w:rsidR="00A4180B" w:rsidRPr="006C3B3F">
        <w:rPr>
          <w:rFonts w:ascii="Arial" w:hAnsi="Arial" w:cs="Arial"/>
          <w:bCs/>
          <w:noProof w:val="0"/>
        </w:rPr>
        <w:t>____________________________________________________________________________________________</w:t>
      </w:r>
    </w:p>
    <w:p w14:paraId="1B99275C" w14:textId="2316EF94" w:rsidR="00E167A4" w:rsidRPr="006C3B3F" w:rsidRDefault="002353FB" w:rsidP="005164BE">
      <w:pPr>
        <w:rPr>
          <w:rFonts w:ascii="Arial" w:hAnsi="Arial" w:cs="Arial"/>
          <w:bCs/>
          <w:noProof w:val="0"/>
        </w:rPr>
      </w:pPr>
      <w:r w:rsidRPr="006C3B3F">
        <w:rPr>
          <w:rFonts w:ascii="Arial" w:hAnsi="Arial" w:cs="Arial"/>
          <w:bCs/>
          <w:noProof w:val="0"/>
        </w:rPr>
        <w:lastRenderedPageBreak/>
        <w:t>agree to provide ACTED</w:t>
      </w:r>
      <w:r w:rsidR="00FF762F">
        <w:rPr>
          <w:rFonts w:ascii="Arial" w:hAnsi="Arial" w:cs="Arial"/>
          <w:bCs/>
          <w:noProof w:val="0"/>
        </w:rPr>
        <w:t xml:space="preserve"> Bangladesh</w:t>
      </w:r>
      <w:r w:rsidRPr="006C3B3F">
        <w:rPr>
          <w:rFonts w:ascii="Arial" w:hAnsi="Arial" w:cs="Arial"/>
          <w:bCs/>
          <w:noProof w:val="0"/>
        </w:rPr>
        <w:t xml:space="preserve">, </w:t>
      </w:r>
      <w:r w:rsidR="00FF762F">
        <w:rPr>
          <w:rFonts w:ascii="Arial" w:hAnsi="Arial" w:cs="Arial"/>
          <w:bCs/>
          <w:noProof w:val="0"/>
        </w:rPr>
        <w:t xml:space="preserve">a </w:t>
      </w:r>
      <w:r w:rsidRPr="006C3B3F">
        <w:rPr>
          <w:rFonts w:ascii="Arial" w:hAnsi="Arial" w:cs="Arial"/>
          <w:bCs/>
          <w:noProof w:val="0"/>
        </w:rPr>
        <w:t>non-profit NGO, with items answe</w:t>
      </w:r>
      <w:r w:rsidR="00E167A4" w:rsidRPr="006C3B3F">
        <w:rPr>
          <w:rFonts w:ascii="Arial" w:hAnsi="Arial" w:cs="Arial"/>
          <w:bCs/>
          <w:noProof w:val="0"/>
        </w:rPr>
        <w:t>ring the following specification</w:t>
      </w:r>
      <w:r w:rsidRPr="006C3B3F">
        <w:rPr>
          <w:rFonts w:ascii="Arial" w:hAnsi="Arial" w:cs="Arial"/>
          <w:bCs/>
          <w:noProof w:val="0"/>
        </w:rPr>
        <w:t>s</w:t>
      </w:r>
      <w:r w:rsidR="00E167A4" w:rsidRPr="006C3B3F">
        <w:rPr>
          <w:rFonts w:ascii="Arial" w:hAnsi="Arial" w:cs="Arial"/>
          <w:bCs/>
          <w:noProof w:val="0"/>
        </w:rPr>
        <w:t>, according to the general conditions and responsibilities that I engage myself to follow.</w:t>
      </w:r>
    </w:p>
    <w:p w14:paraId="39DC01BC" w14:textId="77777777" w:rsidR="002770D9" w:rsidRPr="006C3B3F" w:rsidRDefault="002770D9" w:rsidP="0015319E">
      <w:pPr>
        <w:rPr>
          <w:rFonts w:ascii="Arial" w:hAnsi="Arial" w:cs="Arial"/>
          <w:b/>
          <w:bCs/>
          <w:smallCaps/>
          <w:noProof w:val="0"/>
          <w:color w:val="233A69"/>
        </w:rPr>
      </w:pPr>
    </w:p>
    <w:p w14:paraId="483B54D3" w14:textId="6FF52606" w:rsidR="00C278CC" w:rsidRDefault="00FF762F" w:rsidP="0015319E">
      <w:pPr>
        <w:rPr>
          <w:rFonts w:ascii="Arial" w:hAnsi="Arial" w:cs="Arial"/>
          <w:b/>
          <w:bCs/>
          <w:smallCaps/>
          <w:noProof w:val="0"/>
          <w:color w:val="233A69"/>
        </w:rPr>
      </w:pPr>
      <w:r w:rsidRPr="006C3B3F">
        <w:rPr>
          <w:rFonts w:ascii="Arial" w:hAnsi="Arial" w:cs="Arial"/>
          <w:b/>
          <w:bCs/>
          <w:smallCaps/>
          <w:noProof w:val="0"/>
          <w:color w:val="233A69"/>
        </w:rPr>
        <w:t>PLEASE FILL IN THE FOLLOWING TABLES, ONE FOR EACH LOT:</w:t>
      </w:r>
    </w:p>
    <w:p w14:paraId="27320017" w14:textId="42380B51" w:rsidR="002770D9" w:rsidRPr="006C3B3F" w:rsidRDefault="002770D9" w:rsidP="002770D9">
      <w:pPr>
        <w:numPr>
          <w:ilvl w:val="0"/>
          <w:numId w:val="47"/>
        </w:numPr>
        <w:ind w:left="1145" w:hanging="357"/>
        <w:jc w:val="both"/>
        <w:rPr>
          <w:rFonts w:ascii="Arial" w:hAnsi="Arial" w:cs="Arial"/>
          <w:noProof w:val="0"/>
          <w:color w:val="0070C0"/>
          <w:lang w:val="en-GB"/>
        </w:rPr>
      </w:pPr>
      <w:r w:rsidRPr="006C3B3F">
        <w:rPr>
          <w:rFonts w:ascii="Arial" w:hAnsi="Arial" w:cs="Arial"/>
          <w:noProof w:val="0"/>
          <w:lang w:val="en-GB"/>
        </w:rPr>
        <w:t xml:space="preserve">If the tender is divided into lots, the Bidder </w:t>
      </w:r>
      <w:r w:rsidRPr="00FF762F">
        <w:rPr>
          <w:rFonts w:ascii="Arial" w:hAnsi="Arial" w:cs="Arial"/>
          <w:noProof w:val="0"/>
          <w:color w:val="0070C0"/>
          <w:lang w:val="en-GB"/>
        </w:rPr>
        <w:t xml:space="preserve">may bid for one </w:t>
      </w:r>
      <w:r w:rsidR="00BB3823">
        <w:rPr>
          <w:rFonts w:ascii="Arial" w:hAnsi="Arial" w:cs="Arial"/>
          <w:noProof w:val="0"/>
          <w:color w:val="0070C0"/>
          <w:lang w:val="en-GB"/>
        </w:rPr>
        <w:t xml:space="preserve">(1) </w:t>
      </w:r>
      <w:r w:rsidRPr="00FF762F">
        <w:rPr>
          <w:rFonts w:ascii="Arial" w:hAnsi="Arial" w:cs="Arial"/>
          <w:noProof w:val="0"/>
          <w:color w:val="0070C0"/>
          <w:lang w:val="en-GB"/>
        </w:rPr>
        <w:t xml:space="preserve">or </w:t>
      </w:r>
      <w:r w:rsidR="00BB3823">
        <w:rPr>
          <w:rFonts w:ascii="Arial" w:hAnsi="Arial" w:cs="Arial"/>
          <w:noProof w:val="0"/>
          <w:color w:val="0070C0"/>
          <w:lang w:val="en-GB"/>
        </w:rPr>
        <w:t xml:space="preserve">two (2) or </w:t>
      </w:r>
      <w:r w:rsidRPr="00FF762F">
        <w:rPr>
          <w:rFonts w:ascii="Arial" w:hAnsi="Arial" w:cs="Arial"/>
          <w:noProof w:val="0"/>
          <w:color w:val="0070C0"/>
          <w:lang w:val="en-GB"/>
        </w:rPr>
        <w:t xml:space="preserve">all </w:t>
      </w:r>
      <w:r w:rsidR="00E73CE8" w:rsidRPr="00FF762F">
        <w:rPr>
          <w:rFonts w:ascii="Arial" w:hAnsi="Arial" w:cs="Arial"/>
          <w:noProof w:val="0"/>
          <w:color w:val="0070C0"/>
          <w:lang w:val="en-GB"/>
        </w:rPr>
        <w:t>lots</w:t>
      </w:r>
      <w:r w:rsidR="00E73CE8" w:rsidRPr="006C3B3F">
        <w:rPr>
          <w:rFonts w:ascii="Arial" w:hAnsi="Arial" w:cs="Arial"/>
          <w:noProof w:val="0"/>
          <w:color w:val="84A1B0"/>
          <w:lang w:val="en-GB"/>
        </w:rPr>
        <w:t>.</w:t>
      </w:r>
      <w:r w:rsidRPr="006C3B3F">
        <w:rPr>
          <w:rFonts w:ascii="Arial" w:hAnsi="Arial" w:cs="Arial"/>
          <w:noProof w:val="0"/>
          <w:lang w:val="en-GB"/>
        </w:rPr>
        <w:t xml:space="preserve"> Each lot </w:t>
      </w:r>
      <w:r w:rsidRPr="00FF762F">
        <w:rPr>
          <w:rFonts w:ascii="Arial" w:hAnsi="Arial" w:cs="Arial"/>
          <w:noProof w:val="0"/>
          <w:color w:val="0070C0"/>
          <w:lang w:val="en-GB"/>
        </w:rPr>
        <w:t>may</w:t>
      </w:r>
      <w:r w:rsidRPr="006C3B3F">
        <w:rPr>
          <w:rFonts w:ascii="Arial" w:hAnsi="Arial" w:cs="Arial"/>
          <w:noProof w:val="0"/>
          <w:lang w:val="en-GB"/>
        </w:rPr>
        <w:t xml:space="preserve"> be subject to a separate contract and the quantities indicated for the different lots cannot be divided. </w:t>
      </w:r>
      <w:r w:rsidRPr="00FF762F">
        <w:rPr>
          <w:rFonts w:ascii="Arial" w:hAnsi="Arial" w:cs="Arial"/>
          <w:noProof w:val="0"/>
          <w:color w:val="0070C0"/>
          <w:lang w:val="en-GB"/>
        </w:rPr>
        <w:t>The Bidder must offer all items &amp; quantities indicated for each lot. Bids for part of a lot only will not be considered.</w:t>
      </w:r>
    </w:p>
    <w:p w14:paraId="443A393D" w14:textId="14A8AA74" w:rsidR="002770D9" w:rsidRPr="006C3B3F" w:rsidRDefault="002770D9" w:rsidP="002770D9">
      <w:pPr>
        <w:numPr>
          <w:ilvl w:val="0"/>
          <w:numId w:val="47"/>
        </w:numPr>
        <w:ind w:left="1145" w:hanging="357"/>
        <w:jc w:val="both"/>
        <w:rPr>
          <w:rFonts w:ascii="Arial" w:hAnsi="Arial" w:cs="Arial"/>
          <w:noProof w:val="0"/>
          <w:lang w:val="en-GB"/>
        </w:rPr>
      </w:pPr>
      <w:r w:rsidRPr="006C3B3F">
        <w:rPr>
          <w:rFonts w:ascii="Arial" w:hAnsi="Arial" w:cs="Arial"/>
          <w:noProof w:val="0"/>
          <w:lang w:val="en-GB"/>
        </w:rPr>
        <w:t>If the Bidder is awarded more than one</w:t>
      </w:r>
      <w:r w:rsidR="00BB3823">
        <w:rPr>
          <w:rFonts w:ascii="Arial" w:hAnsi="Arial" w:cs="Arial"/>
          <w:noProof w:val="0"/>
          <w:lang w:val="en-GB"/>
        </w:rPr>
        <w:t xml:space="preserve"> (1)</w:t>
      </w:r>
      <w:r w:rsidRPr="006C3B3F">
        <w:rPr>
          <w:rFonts w:ascii="Arial" w:hAnsi="Arial" w:cs="Arial"/>
          <w:noProof w:val="0"/>
          <w:lang w:val="en-GB"/>
        </w:rPr>
        <w:t xml:space="preserve"> lot, a single contract may be concluded including all lots.</w:t>
      </w:r>
    </w:p>
    <w:p w14:paraId="01E05452" w14:textId="77777777" w:rsidR="00E73CE8" w:rsidRPr="006C3B3F" w:rsidRDefault="00E73CE8" w:rsidP="0015319E">
      <w:pPr>
        <w:rPr>
          <w:rFonts w:ascii="Arial" w:hAnsi="Arial" w:cs="Arial"/>
          <w:noProof w:val="0"/>
          <w:lang w:val="en-GB"/>
        </w:rPr>
      </w:pPr>
    </w:p>
    <w:p w14:paraId="4992A3CB" w14:textId="18D143B6" w:rsidR="00851952" w:rsidRPr="006C3B3F" w:rsidRDefault="00FF762F" w:rsidP="0015319E">
      <w:pPr>
        <w:rPr>
          <w:rFonts w:ascii="Arial" w:hAnsi="Arial" w:cs="Arial"/>
          <w:b/>
          <w:bCs/>
          <w:smallCaps/>
          <w:noProof w:val="0"/>
          <w:color w:val="233A69"/>
        </w:rPr>
      </w:pPr>
      <w:r w:rsidRPr="006C3B3F">
        <w:rPr>
          <w:rFonts w:ascii="Arial" w:hAnsi="Arial" w:cs="Arial"/>
          <w:b/>
          <w:bCs/>
          <w:smallCaps/>
          <w:noProof w:val="0"/>
          <w:color w:val="233A69"/>
        </w:rPr>
        <w:t>UNIT AND TOTAL PRICES MUST BE INCLUSIVE OF ALL COSTS (TRANSPORTATION, LOADING/OFFLOADING, APPLICABLE TAXES, ETC.).</w:t>
      </w:r>
    </w:p>
    <w:p w14:paraId="19A28548" w14:textId="601E807C" w:rsidR="004B1C2F" w:rsidRPr="006C3B3F" w:rsidRDefault="00FF762F" w:rsidP="004B1C2F">
      <w:pPr>
        <w:rPr>
          <w:rFonts w:ascii="Arial" w:hAnsi="Arial" w:cs="Arial"/>
          <w:b/>
          <w:bCs/>
          <w:smallCaps/>
          <w:noProof w:val="0"/>
          <w:color w:val="233A69"/>
        </w:rPr>
      </w:pPr>
      <w:r w:rsidRPr="006C3B3F">
        <w:rPr>
          <w:rFonts w:ascii="Arial" w:hAnsi="Arial" w:cs="Arial"/>
          <w:b/>
          <w:bCs/>
          <w:smallCaps/>
          <w:noProof w:val="0"/>
          <w:color w:val="233A69"/>
        </w:rPr>
        <w:t>PLEASE ATTACH ANY TECHNICAL DESCRIPTION OF ITEMS SUCH AS CATALOGS, AND SAMPLES AS REQUESTED BELOW.</w:t>
      </w:r>
    </w:p>
    <w:p w14:paraId="44B78F2E" w14:textId="77777777" w:rsidR="0001509E" w:rsidRPr="006C3B3F" w:rsidRDefault="0001509E" w:rsidP="0015319E">
      <w:pPr>
        <w:rPr>
          <w:rFonts w:ascii="Arial" w:hAnsi="Arial" w:cs="Arial"/>
          <w:b/>
          <w:bCs/>
          <w:smallCaps/>
          <w:noProof w:val="0"/>
        </w:rPr>
      </w:pPr>
    </w:p>
    <w:p w14:paraId="59A2B574" w14:textId="430EEB18" w:rsidR="00B048B0" w:rsidRDefault="00400443">
      <w:pPr>
        <w:rPr>
          <w:rFonts w:ascii="Arial" w:hAnsi="Arial" w:cs="Arial"/>
          <w:b/>
          <w:bCs/>
          <w:color w:val="0070C0"/>
          <w:sz w:val="22"/>
          <w:szCs w:val="22"/>
          <w:lang w:val="en-GB"/>
        </w:rPr>
      </w:pPr>
      <w:r w:rsidRPr="00FF762F">
        <w:rPr>
          <w:rFonts w:ascii="Arial" w:hAnsi="Arial" w:cs="Arial"/>
          <w:b/>
          <w:bCs/>
          <w:smallCaps/>
          <w:noProof w:val="0"/>
          <w:sz w:val="22"/>
          <w:szCs w:val="22"/>
          <w:u w:val="single"/>
        </w:rPr>
        <w:t xml:space="preserve">LOT </w:t>
      </w:r>
      <w:r w:rsidR="00B048B0">
        <w:rPr>
          <w:rFonts w:ascii="Arial" w:hAnsi="Arial" w:cs="Arial"/>
          <w:b/>
          <w:bCs/>
          <w:smallCaps/>
          <w:noProof w:val="0"/>
          <w:sz w:val="22"/>
          <w:szCs w:val="22"/>
          <w:u w:val="single"/>
        </w:rPr>
        <w:t>1</w:t>
      </w:r>
      <w:r w:rsidR="00BF658E" w:rsidRPr="00B048B0">
        <w:rPr>
          <w:rFonts w:ascii="Arial" w:hAnsi="Arial" w:cs="Arial"/>
          <w:b/>
          <w:bCs/>
          <w:smallCaps/>
          <w:noProof w:val="0"/>
          <w:sz w:val="22"/>
          <w:szCs w:val="22"/>
        </w:rPr>
        <w:t>:</w:t>
      </w:r>
      <w:r w:rsidR="00BF658E" w:rsidRPr="00FF762F">
        <w:rPr>
          <w:rFonts w:ascii="Arial" w:hAnsi="Arial" w:cs="Arial"/>
          <w:b/>
          <w:bCs/>
          <w:smallCaps/>
          <w:noProof w:val="0"/>
          <w:sz w:val="22"/>
          <w:szCs w:val="22"/>
        </w:rPr>
        <w:t xml:space="preserve"> </w:t>
      </w:r>
      <w:r w:rsidR="00FF762F" w:rsidRPr="00FF762F">
        <w:rPr>
          <w:rFonts w:ascii="Arial" w:hAnsi="Arial" w:cs="Arial"/>
          <w:b/>
          <w:bCs/>
          <w:smallCaps/>
          <w:noProof w:val="0"/>
          <w:sz w:val="22"/>
          <w:szCs w:val="22"/>
        </w:rPr>
        <w:t xml:space="preserve"> </w:t>
      </w:r>
      <w:r w:rsidR="0095708B">
        <w:rPr>
          <w:rFonts w:ascii="Arial" w:hAnsi="Arial" w:cs="Arial"/>
          <w:b/>
          <w:bCs/>
          <w:color w:val="0070C0"/>
          <w:sz w:val="22"/>
          <w:szCs w:val="22"/>
          <w:lang w:val="en-GB"/>
        </w:rPr>
        <w:t>Stationaries</w:t>
      </w:r>
    </w:p>
    <w:p w14:paraId="169A4918" w14:textId="77777777" w:rsidR="00B048B0" w:rsidRDefault="00B048B0">
      <w:pPr>
        <w:rPr>
          <w:rFonts w:ascii="Arial" w:hAnsi="Arial" w:cs="Arial"/>
          <w:b/>
          <w:bCs/>
          <w:color w:val="0070C0"/>
          <w:sz w:val="22"/>
          <w:szCs w:val="22"/>
          <w:lang w:val="en-GB"/>
        </w:rPr>
      </w:pPr>
    </w:p>
    <w:tbl>
      <w:tblPr>
        <w:tblW w:w="155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7"/>
        <w:gridCol w:w="4242"/>
        <w:gridCol w:w="1417"/>
        <w:gridCol w:w="992"/>
        <w:gridCol w:w="1134"/>
        <w:gridCol w:w="2410"/>
        <w:gridCol w:w="2410"/>
        <w:gridCol w:w="2335"/>
      </w:tblGrid>
      <w:tr w:rsidR="00B048B0" w:rsidRPr="006C3B3F" w14:paraId="5F83C4BF" w14:textId="77777777" w:rsidTr="000333F3">
        <w:tc>
          <w:tcPr>
            <w:tcW w:w="607" w:type="dxa"/>
            <w:shd w:val="clear" w:color="auto" w:fill="CECECE"/>
            <w:vAlign w:val="center"/>
          </w:tcPr>
          <w:p w14:paraId="1467484F" w14:textId="77777777" w:rsidR="00B048B0" w:rsidRPr="006C3B3F" w:rsidRDefault="00B048B0" w:rsidP="00331223">
            <w:pPr>
              <w:jc w:val="center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7785" w:type="dxa"/>
            <w:gridSpan w:val="4"/>
            <w:tcBorders>
              <w:right w:val="single" w:sz="6" w:space="0" w:color="auto"/>
            </w:tcBorders>
            <w:shd w:val="clear" w:color="auto" w:fill="CECECE"/>
          </w:tcPr>
          <w:p w14:paraId="594DC44E" w14:textId="77777777" w:rsidR="00B048B0" w:rsidRPr="006C3B3F" w:rsidRDefault="00B048B0" w:rsidP="00331223">
            <w:pPr>
              <w:jc w:val="center"/>
              <w:rPr>
                <w:rFonts w:ascii="Arial" w:hAnsi="Arial" w:cs="Arial"/>
                <w:lang w:val="en-GB"/>
              </w:rPr>
            </w:pPr>
            <w:r w:rsidRPr="006C3B3F">
              <w:rPr>
                <w:rFonts w:ascii="Arial" w:hAnsi="Arial" w:cs="Arial"/>
                <w:b/>
                <w:lang w:val="en-GB"/>
              </w:rPr>
              <w:t>To be filled in by ACTED</w:t>
            </w:r>
          </w:p>
        </w:tc>
        <w:tc>
          <w:tcPr>
            <w:tcW w:w="7155" w:type="dxa"/>
            <w:gridSpan w:val="3"/>
            <w:tcBorders>
              <w:left w:val="single" w:sz="6" w:space="0" w:color="auto"/>
            </w:tcBorders>
            <w:shd w:val="clear" w:color="auto" w:fill="CECECE"/>
          </w:tcPr>
          <w:p w14:paraId="1770DABA" w14:textId="77777777" w:rsidR="00B048B0" w:rsidRPr="006C3B3F" w:rsidRDefault="00B048B0" w:rsidP="00331223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6C3B3F">
              <w:rPr>
                <w:rFonts w:ascii="Arial" w:hAnsi="Arial" w:cs="Arial"/>
                <w:b/>
                <w:lang w:val="en-GB"/>
              </w:rPr>
              <w:t>To be filled in by the Bidder</w:t>
            </w:r>
          </w:p>
        </w:tc>
      </w:tr>
      <w:tr w:rsidR="00B048B0" w:rsidRPr="006C3B3F" w14:paraId="17F56E98" w14:textId="77777777" w:rsidTr="000333F3">
        <w:tc>
          <w:tcPr>
            <w:tcW w:w="607" w:type="dxa"/>
            <w:shd w:val="clear" w:color="auto" w:fill="CECECE"/>
            <w:vAlign w:val="center"/>
          </w:tcPr>
          <w:p w14:paraId="5D1FAF8C" w14:textId="77777777" w:rsidR="00B048B0" w:rsidRPr="006C3B3F" w:rsidRDefault="00B048B0" w:rsidP="00331223">
            <w:pPr>
              <w:jc w:val="center"/>
              <w:rPr>
                <w:rFonts w:ascii="Arial" w:hAnsi="Arial" w:cs="Arial"/>
                <w:b/>
                <w:sz w:val="18"/>
                <w:lang w:val="en-GB"/>
              </w:rPr>
            </w:pPr>
            <w:r w:rsidRPr="006C3B3F">
              <w:rPr>
                <w:rFonts w:ascii="Arial" w:hAnsi="Arial" w:cs="Arial"/>
                <w:b/>
                <w:sz w:val="18"/>
                <w:lang w:val="en-GB"/>
              </w:rPr>
              <w:t>N°</w:t>
            </w:r>
          </w:p>
        </w:tc>
        <w:tc>
          <w:tcPr>
            <w:tcW w:w="4242" w:type="dxa"/>
            <w:shd w:val="clear" w:color="auto" w:fill="CECECE"/>
            <w:vAlign w:val="center"/>
          </w:tcPr>
          <w:p w14:paraId="239E77BC" w14:textId="77777777" w:rsidR="00B048B0" w:rsidRPr="006C3B3F" w:rsidRDefault="00B048B0" w:rsidP="00331223">
            <w:pPr>
              <w:jc w:val="center"/>
              <w:rPr>
                <w:rFonts w:ascii="Arial" w:hAnsi="Arial" w:cs="Arial"/>
                <w:b/>
                <w:sz w:val="18"/>
                <w:lang w:val="en-GB"/>
              </w:rPr>
            </w:pPr>
            <w:r w:rsidRPr="006C3B3F">
              <w:rPr>
                <w:rFonts w:ascii="Arial" w:hAnsi="Arial" w:cs="Arial"/>
                <w:b/>
                <w:sz w:val="18"/>
                <w:lang w:val="en-GB"/>
              </w:rPr>
              <w:t>Items description &amp; technical specifications</w:t>
            </w:r>
          </w:p>
        </w:tc>
        <w:tc>
          <w:tcPr>
            <w:tcW w:w="1417" w:type="dxa"/>
            <w:shd w:val="clear" w:color="auto" w:fill="CECECE"/>
            <w:vAlign w:val="center"/>
          </w:tcPr>
          <w:p w14:paraId="11643407" w14:textId="77777777" w:rsidR="00B048B0" w:rsidRPr="006C3B3F" w:rsidRDefault="00B048B0" w:rsidP="00331223">
            <w:pPr>
              <w:jc w:val="center"/>
              <w:rPr>
                <w:rFonts w:ascii="Arial" w:hAnsi="Arial" w:cs="Arial"/>
                <w:b/>
                <w:sz w:val="18"/>
                <w:lang w:val="en-GB"/>
              </w:rPr>
            </w:pPr>
            <w:r w:rsidRPr="006C3B3F">
              <w:rPr>
                <w:rFonts w:ascii="Arial" w:hAnsi="Arial" w:cs="Arial"/>
                <w:b/>
                <w:sz w:val="18"/>
                <w:lang w:val="en-GB"/>
              </w:rPr>
              <w:t xml:space="preserve">Sample required </w:t>
            </w:r>
            <w:r w:rsidRPr="006C3B3F">
              <w:rPr>
                <w:rFonts w:ascii="Arial" w:hAnsi="Arial" w:cs="Arial"/>
                <w:sz w:val="18"/>
                <w:lang w:val="en-GB"/>
              </w:rPr>
              <w:t>YES/NO</w:t>
            </w:r>
          </w:p>
        </w:tc>
        <w:tc>
          <w:tcPr>
            <w:tcW w:w="992" w:type="dxa"/>
            <w:shd w:val="clear" w:color="auto" w:fill="CECECE"/>
            <w:vAlign w:val="center"/>
          </w:tcPr>
          <w:p w14:paraId="4C2CA405" w14:textId="77777777" w:rsidR="00B048B0" w:rsidRPr="006C3B3F" w:rsidRDefault="00B048B0" w:rsidP="00331223">
            <w:pPr>
              <w:jc w:val="center"/>
              <w:rPr>
                <w:rFonts w:ascii="Arial" w:hAnsi="Arial" w:cs="Arial"/>
                <w:b/>
                <w:sz w:val="18"/>
                <w:lang w:val="en-GB"/>
              </w:rPr>
            </w:pPr>
            <w:r w:rsidRPr="006C3B3F">
              <w:rPr>
                <w:rFonts w:ascii="Arial" w:hAnsi="Arial" w:cs="Arial"/>
                <w:b/>
                <w:sz w:val="18"/>
                <w:lang w:val="en-GB"/>
              </w:rPr>
              <w:t>Unit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shd w:val="clear" w:color="auto" w:fill="CECECE"/>
            <w:vAlign w:val="center"/>
          </w:tcPr>
          <w:p w14:paraId="679D257C" w14:textId="77777777" w:rsidR="00B048B0" w:rsidRPr="006C3B3F" w:rsidRDefault="00B048B0" w:rsidP="00331223">
            <w:pPr>
              <w:jc w:val="center"/>
              <w:rPr>
                <w:rFonts w:ascii="Arial" w:hAnsi="Arial" w:cs="Arial"/>
                <w:b/>
                <w:sz w:val="18"/>
                <w:lang w:val="en-GB"/>
              </w:rPr>
            </w:pPr>
            <w:r w:rsidRPr="006C3B3F">
              <w:rPr>
                <w:rFonts w:ascii="Arial" w:hAnsi="Arial" w:cs="Arial"/>
                <w:b/>
                <w:sz w:val="18"/>
                <w:lang w:val="en-GB"/>
              </w:rPr>
              <w:t>Quantity</w:t>
            </w:r>
          </w:p>
          <w:p w14:paraId="12B405CD" w14:textId="77777777" w:rsidR="00B048B0" w:rsidRPr="006C3B3F" w:rsidRDefault="00B048B0" w:rsidP="00331223">
            <w:pPr>
              <w:jc w:val="center"/>
              <w:rPr>
                <w:rFonts w:ascii="Arial" w:hAnsi="Arial" w:cs="Arial"/>
                <w:b/>
                <w:sz w:val="18"/>
                <w:lang w:val="en-GB"/>
              </w:rPr>
            </w:pPr>
            <w:r w:rsidRPr="006C3B3F">
              <w:rPr>
                <w:rFonts w:ascii="Arial" w:hAnsi="Arial" w:cs="Arial"/>
                <w:b/>
                <w:sz w:val="18"/>
                <w:lang w:val="en-GB"/>
              </w:rPr>
              <w:t>(1)</w:t>
            </w:r>
          </w:p>
        </w:tc>
        <w:tc>
          <w:tcPr>
            <w:tcW w:w="2410" w:type="dxa"/>
            <w:tcBorders>
              <w:left w:val="single" w:sz="6" w:space="0" w:color="auto"/>
            </w:tcBorders>
            <w:shd w:val="clear" w:color="auto" w:fill="CECECE"/>
            <w:vAlign w:val="center"/>
          </w:tcPr>
          <w:p w14:paraId="1F4F57B3" w14:textId="77777777" w:rsidR="00B048B0" w:rsidRPr="006C3B3F" w:rsidRDefault="00B048B0" w:rsidP="00331223">
            <w:pPr>
              <w:jc w:val="center"/>
              <w:rPr>
                <w:rFonts w:ascii="Arial" w:hAnsi="Arial" w:cs="Arial"/>
                <w:b/>
                <w:sz w:val="18"/>
                <w:lang w:val="en-GB"/>
              </w:rPr>
            </w:pPr>
            <w:r w:rsidRPr="006C3B3F">
              <w:rPr>
                <w:rFonts w:ascii="Arial" w:hAnsi="Arial" w:cs="Arial"/>
                <w:b/>
                <w:sz w:val="18"/>
                <w:lang w:val="en-GB"/>
              </w:rPr>
              <w:t>Proposed description &amp; technical specifications</w:t>
            </w:r>
          </w:p>
          <w:p w14:paraId="41E439C8" w14:textId="77777777" w:rsidR="00B048B0" w:rsidRPr="006C3B3F" w:rsidRDefault="00B048B0" w:rsidP="00331223">
            <w:pPr>
              <w:jc w:val="center"/>
              <w:rPr>
                <w:rFonts w:ascii="Arial" w:hAnsi="Arial" w:cs="Arial"/>
                <w:b/>
                <w:sz w:val="18"/>
                <w:lang w:val="en-GB"/>
              </w:rPr>
            </w:pPr>
            <w:r w:rsidRPr="006C3B3F">
              <w:rPr>
                <w:rFonts w:ascii="Arial" w:hAnsi="Arial" w:cs="Arial"/>
                <w:sz w:val="18"/>
                <w:lang w:val="en-GB"/>
              </w:rPr>
              <w:t>(include brand &amp; model if applicable)</w:t>
            </w:r>
          </w:p>
        </w:tc>
        <w:tc>
          <w:tcPr>
            <w:tcW w:w="2410" w:type="dxa"/>
            <w:shd w:val="clear" w:color="auto" w:fill="CECECE"/>
            <w:vAlign w:val="center"/>
          </w:tcPr>
          <w:p w14:paraId="6B8979A2" w14:textId="77777777" w:rsidR="00B048B0" w:rsidRPr="006C3B3F" w:rsidRDefault="00B048B0" w:rsidP="00331223">
            <w:pPr>
              <w:jc w:val="center"/>
              <w:rPr>
                <w:rFonts w:ascii="Arial" w:hAnsi="Arial" w:cs="Arial"/>
                <w:b/>
                <w:sz w:val="18"/>
                <w:lang w:val="en-GB"/>
              </w:rPr>
            </w:pPr>
            <w:r w:rsidRPr="006C3B3F">
              <w:rPr>
                <w:rFonts w:ascii="Arial" w:hAnsi="Arial" w:cs="Arial"/>
                <w:b/>
                <w:sz w:val="18"/>
                <w:lang w:val="en-GB"/>
              </w:rPr>
              <w:t>Unit Price including all costs, tax &amp; Vat</w:t>
            </w:r>
          </w:p>
          <w:p w14:paraId="140C1CBD" w14:textId="77777777" w:rsidR="00B048B0" w:rsidRPr="006C3B3F" w:rsidRDefault="00B048B0" w:rsidP="00331223">
            <w:pPr>
              <w:jc w:val="center"/>
              <w:rPr>
                <w:rFonts w:ascii="Arial" w:hAnsi="Arial" w:cs="Arial"/>
                <w:b/>
                <w:i/>
                <w:color w:val="84A1B0"/>
                <w:sz w:val="18"/>
                <w:lang w:val="en-GB"/>
              </w:rPr>
            </w:pPr>
            <w:r w:rsidRPr="006C3B3F">
              <w:rPr>
                <w:rFonts w:ascii="Arial" w:hAnsi="Arial" w:cs="Arial"/>
                <w:b/>
                <w:i/>
                <w:color w:val="84A1B0"/>
                <w:sz w:val="18"/>
                <w:lang w:val="en-GB"/>
              </w:rPr>
              <w:t>(BDT)</w:t>
            </w:r>
          </w:p>
          <w:p w14:paraId="2FB72CE4" w14:textId="77777777" w:rsidR="00B048B0" w:rsidRPr="006C3B3F" w:rsidRDefault="00B048B0" w:rsidP="00331223">
            <w:pPr>
              <w:jc w:val="center"/>
              <w:rPr>
                <w:rFonts w:ascii="Arial" w:hAnsi="Arial" w:cs="Arial"/>
                <w:b/>
                <w:sz w:val="18"/>
                <w:lang w:val="en-GB"/>
              </w:rPr>
            </w:pPr>
            <w:r w:rsidRPr="006C3B3F">
              <w:rPr>
                <w:rFonts w:ascii="Arial" w:hAnsi="Arial" w:cs="Arial"/>
                <w:b/>
                <w:sz w:val="18"/>
                <w:lang w:val="en-GB"/>
              </w:rPr>
              <w:t>(2)</w:t>
            </w:r>
          </w:p>
        </w:tc>
        <w:tc>
          <w:tcPr>
            <w:tcW w:w="2335" w:type="dxa"/>
            <w:shd w:val="clear" w:color="auto" w:fill="CECECE"/>
            <w:vAlign w:val="center"/>
          </w:tcPr>
          <w:p w14:paraId="21420371" w14:textId="77777777" w:rsidR="00B048B0" w:rsidRPr="006C3B3F" w:rsidRDefault="00B048B0" w:rsidP="00331223">
            <w:pPr>
              <w:jc w:val="center"/>
              <w:rPr>
                <w:rFonts w:ascii="Arial" w:hAnsi="Arial" w:cs="Arial"/>
                <w:b/>
                <w:sz w:val="18"/>
                <w:lang w:val="en-GB"/>
              </w:rPr>
            </w:pPr>
            <w:r w:rsidRPr="006C3B3F">
              <w:rPr>
                <w:rFonts w:ascii="Arial" w:hAnsi="Arial" w:cs="Arial"/>
                <w:b/>
                <w:sz w:val="18"/>
                <w:lang w:val="en-GB"/>
              </w:rPr>
              <w:t>Total Price including all costs tax &amp; Vat</w:t>
            </w:r>
          </w:p>
          <w:p w14:paraId="7C8ACD01" w14:textId="77777777" w:rsidR="00B048B0" w:rsidRPr="006C3B3F" w:rsidRDefault="00B048B0" w:rsidP="00331223">
            <w:pPr>
              <w:jc w:val="center"/>
              <w:rPr>
                <w:rFonts w:ascii="Arial" w:hAnsi="Arial" w:cs="Arial"/>
                <w:b/>
                <w:i/>
                <w:color w:val="84A1B0"/>
                <w:sz w:val="18"/>
                <w:lang w:val="en-GB"/>
              </w:rPr>
            </w:pPr>
            <w:r w:rsidRPr="006C3B3F">
              <w:rPr>
                <w:rFonts w:ascii="Arial" w:hAnsi="Arial" w:cs="Arial"/>
                <w:b/>
                <w:i/>
                <w:color w:val="84A1B0"/>
                <w:sz w:val="18"/>
                <w:lang w:val="en-GB"/>
              </w:rPr>
              <w:t>(BDT)</w:t>
            </w:r>
          </w:p>
          <w:p w14:paraId="73E7A016" w14:textId="77777777" w:rsidR="00B048B0" w:rsidRPr="006C3B3F" w:rsidRDefault="00B048B0" w:rsidP="00331223">
            <w:pPr>
              <w:jc w:val="center"/>
              <w:rPr>
                <w:rFonts w:ascii="Arial" w:hAnsi="Arial" w:cs="Arial"/>
                <w:b/>
                <w:sz w:val="18"/>
                <w:lang w:val="en-GB"/>
              </w:rPr>
            </w:pPr>
            <w:r w:rsidRPr="006C3B3F">
              <w:rPr>
                <w:rFonts w:ascii="Arial" w:hAnsi="Arial" w:cs="Arial"/>
                <w:b/>
                <w:sz w:val="18"/>
                <w:lang w:val="en-GB"/>
              </w:rPr>
              <w:t>(1) x  (2)</w:t>
            </w:r>
          </w:p>
        </w:tc>
      </w:tr>
      <w:tr w:rsidR="00A80B00" w:rsidRPr="006C3B3F" w14:paraId="28AACCE1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1C6286A7" w14:textId="267449ED" w:rsidR="00A80B00" w:rsidRPr="00E66114" w:rsidRDefault="00A80B00" w:rsidP="00E66114">
            <w:pPr>
              <w:jc w:val="center"/>
              <w:rPr>
                <w:rFonts w:ascii="Arial" w:hAnsi="Arial" w:cs="Arial"/>
              </w:rPr>
            </w:pPr>
            <w:r w:rsidRPr="00E66114">
              <w:rPr>
                <w:rFonts w:ascii="Arial" w:hAnsi="Arial" w:cs="Arial"/>
              </w:rPr>
              <w:t>1</w:t>
            </w:r>
          </w:p>
        </w:tc>
        <w:tc>
          <w:tcPr>
            <w:tcW w:w="4242" w:type="dxa"/>
            <w:vAlign w:val="center"/>
          </w:tcPr>
          <w:p w14:paraId="0AD4739C" w14:textId="431A3F16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Surgical head mask – standard</w:t>
            </w:r>
          </w:p>
        </w:tc>
        <w:tc>
          <w:tcPr>
            <w:tcW w:w="1417" w:type="dxa"/>
            <w:vAlign w:val="center"/>
          </w:tcPr>
          <w:p w14:paraId="1363F154" w14:textId="77777777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7C2DEC31" w14:textId="5F22AF55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08CB1B5A" w14:textId="77777777" w:rsidR="00A80B00" w:rsidRPr="006C3B3F" w:rsidRDefault="00A80B00" w:rsidP="00A80B0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72E4EF6F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53C267D0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64158561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570B29DD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1CFB0276" w14:textId="297E3CFC" w:rsidR="00A80B00" w:rsidRPr="00E66114" w:rsidRDefault="00A80B00" w:rsidP="00E66114">
            <w:pPr>
              <w:jc w:val="center"/>
              <w:rPr>
                <w:rFonts w:ascii="Arial" w:hAnsi="Arial" w:cs="Arial"/>
              </w:rPr>
            </w:pPr>
            <w:r w:rsidRPr="00E66114">
              <w:rPr>
                <w:rFonts w:ascii="Arial" w:hAnsi="Arial" w:cs="Arial"/>
              </w:rPr>
              <w:t>2</w:t>
            </w:r>
          </w:p>
        </w:tc>
        <w:tc>
          <w:tcPr>
            <w:tcW w:w="4242" w:type="dxa"/>
            <w:vAlign w:val="center"/>
          </w:tcPr>
          <w:p w14:paraId="649A3478" w14:textId="1DC0F809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Color paper (A-4 size) – 100gsm</w:t>
            </w:r>
          </w:p>
        </w:tc>
        <w:tc>
          <w:tcPr>
            <w:tcW w:w="1417" w:type="dxa"/>
            <w:vAlign w:val="center"/>
          </w:tcPr>
          <w:p w14:paraId="0ADBC400" w14:textId="2DB9AD24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2BFAF6C3" w14:textId="50AD2C0A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Ream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55D96A9C" w14:textId="7DA05796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10DBBF5D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5948FA59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5FB8FE93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61442804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61AE16F5" w14:textId="0869E155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242" w:type="dxa"/>
            <w:vAlign w:val="center"/>
          </w:tcPr>
          <w:p w14:paraId="6EB3931C" w14:textId="6B342B6B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Art paper (A-3)- 180gsm</w:t>
            </w:r>
          </w:p>
        </w:tc>
        <w:tc>
          <w:tcPr>
            <w:tcW w:w="1417" w:type="dxa"/>
            <w:vAlign w:val="center"/>
          </w:tcPr>
          <w:p w14:paraId="7A1F9EC4" w14:textId="473406AF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2A1AC050" w14:textId="1E7F6582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5F508152" w14:textId="0B4D0FDB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2E7E12D6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35A572BC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272F6BB8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1FA8A0FE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077BFED5" w14:textId="603F41D5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242" w:type="dxa"/>
            <w:vAlign w:val="center"/>
          </w:tcPr>
          <w:p w14:paraId="3AEBF3D7" w14:textId="4B72A2AE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Art pen (Different color)</w:t>
            </w:r>
          </w:p>
        </w:tc>
        <w:tc>
          <w:tcPr>
            <w:tcW w:w="1417" w:type="dxa"/>
            <w:vAlign w:val="center"/>
          </w:tcPr>
          <w:p w14:paraId="08F65D5E" w14:textId="31F141CA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6E68A5F4" w14:textId="1865F8F5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Dozen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3FB3746E" w14:textId="2665E980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6286844A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5D8DED0A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28CB7087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5518559E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4D59EE16" w14:textId="63D90908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242" w:type="dxa"/>
            <w:vAlign w:val="center"/>
          </w:tcPr>
          <w:p w14:paraId="0E0F9AEF" w14:textId="07D7BBF7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Magic tape</w:t>
            </w:r>
          </w:p>
        </w:tc>
        <w:tc>
          <w:tcPr>
            <w:tcW w:w="1417" w:type="dxa"/>
            <w:vAlign w:val="center"/>
          </w:tcPr>
          <w:p w14:paraId="07B78D9B" w14:textId="0F75B089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27C0316D" w14:textId="1B0C827B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1334EC55" w14:textId="2EBB9C08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705B2229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733A8251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26A64E58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3DE93B77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21996B76" w14:textId="5E2CD1A4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4242" w:type="dxa"/>
            <w:vAlign w:val="center"/>
          </w:tcPr>
          <w:p w14:paraId="15BC5846" w14:textId="7A52A288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Masking tape 1"</w:t>
            </w:r>
          </w:p>
        </w:tc>
        <w:tc>
          <w:tcPr>
            <w:tcW w:w="1417" w:type="dxa"/>
            <w:vAlign w:val="center"/>
          </w:tcPr>
          <w:p w14:paraId="75933710" w14:textId="31023C8E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2BB46583" w14:textId="49F67A5B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42A72071" w14:textId="6E5DB226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20945E54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76F376BB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751EE94E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5F24499D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379B0DE3" w14:textId="00431FCD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4242" w:type="dxa"/>
            <w:vAlign w:val="center"/>
          </w:tcPr>
          <w:p w14:paraId="52708625" w14:textId="4F323743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Masking tape 2"</w:t>
            </w:r>
          </w:p>
        </w:tc>
        <w:tc>
          <w:tcPr>
            <w:tcW w:w="1417" w:type="dxa"/>
            <w:vAlign w:val="center"/>
          </w:tcPr>
          <w:p w14:paraId="41D71AA0" w14:textId="3DD9E3AF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74253627" w14:textId="0FC0CE74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529B61B0" w14:textId="1B885471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2DFF8FF4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40425683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4BFDB562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4EFC3646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5532FC9F" w14:textId="4E66FDD9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4242" w:type="dxa"/>
            <w:vAlign w:val="center"/>
          </w:tcPr>
          <w:p w14:paraId="2012431E" w14:textId="2E45D41B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A4 Notebook (Soft cover- Diary)</w:t>
            </w:r>
          </w:p>
        </w:tc>
        <w:tc>
          <w:tcPr>
            <w:tcW w:w="1417" w:type="dxa"/>
            <w:vAlign w:val="center"/>
          </w:tcPr>
          <w:p w14:paraId="77A5AA31" w14:textId="6B009114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297F00E7" w14:textId="72BCE000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0852755D" w14:textId="581C379C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5E6D2349" w14:textId="77777777" w:rsidR="00A80B00" w:rsidRPr="0095708B" w:rsidRDefault="00A80B00" w:rsidP="00A80B00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1BEF91B2" w14:textId="77777777" w:rsidR="00A80B00" w:rsidRPr="0095708B" w:rsidRDefault="00A80B00" w:rsidP="00A80B00">
            <w:pPr>
              <w:rPr>
                <w:rFonts w:ascii="Arial" w:hAnsi="Arial" w:cs="Arial"/>
              </w:rPr>
            </w:pPr>
          </w:p>
        </w:tc>
        <w:tc>
          <w:tcPr>
            <w:tcW w:w="2335" w:type="dxa"/>
          </w:tcPr>
          <w:p w14:paraId="50B51BE6" w14:textId="77777777" w:rsidR="00A80B00" w:rsidRPr="0095708B" w:rsidRDefault="00A80B00" w:rsidP="00A80B00">
            <w:pPr>
              <w:rPr>
                <w:rFonts w:ascii="Arial" w:hAnsi="Arial" w:cs="Arial"/>
              </w:rPr>
            </w:pPr>
          </w:p>
        </w:tc>
      </w:tr>
      <w:tr w:rsidR="00A80B00" w:rsidRPr="006C3B3F" w14:paraId="10A6FEB8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2812EE2D" w14:textId="12A592DD" w:rsidR="00A80B00" w:rsidRPr="0095708B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4242" w:type="dxa"/>
            <w:vAlign w:val="center"/>
          </w:tcPr>
          <w:p w14:paraId="7947EDAA" w14:textId="2F7AD7DE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A4 Notebook (Hard cover- Diary)</w:t>
            </w:r>
          </w:p>
        </w:tc>
        <w:tc>
          <w:tcPr>
            <w:tcW w:w="1417" w:type="dxa"/>
            <w:vAlign w:val="center"/>
          </w:tcPr>
          <w:p w14:paraId="5775913C" w14:textId="0FCAAAAC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54519C03" w14:textId="52EA521D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59DB0A89" w14:textId="4D8E3D3A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433015BE" w14:textId="77777777" w:rsidR="00A80B00" w:rsidRPr="0095708B" w:rsidRDefault="00A80B00" w:rsidP="00A80B00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26BEEA0C" w14:textId="77777777" w:rsidR="00A80B00" w:rsidRPr="0095708B" w:rsidRDefault="00A80B00" w:rsidP="00A80B00">
            <w:pPr>
              <w:rPr>
                <w:rFonts w:ascii="Arial" w:hAnsi="Arial" w:cs="Arial"/>
              </w:rPr>
            </w:pPr>
          </w:p>
        </w:tc>
        <w:tc>
          <w:tcPr>
            <w:tcW w:w="2335" w:type="dxa"/>
          </w:tcPr>
          <w:p w14:paraId="0525A7E7" w14:textId="77777777" w:rsidR="00A80B00" w:rsidRPr="0095708B" w:rsidRDefault="00A80B00" w:rsidP="00A80B00">
            <w:pPr>
              <w:rPr>
                <w:rFonts w:ascii="Arial" w:hAnsi="Arial" w:cs="Arial"/>
              </w:rPr>
            </w:pPr>
          </w:p>
        </w:tc>
      </w:tr>
      <w:tr w:rsidR="00A80B00" w:rsidRPr="006C3B3F" w14:paraId="0DB48401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76DC1701" w14:textId="19397B83" w:rsidR="00A80B00" w:rsidRPr="0095708B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10</w:t>
            </w:r>
          </w:p>
        </w:tc>
        <w:tc>
          <w:tcPr>
            <w:tcW w:w="4242" w:type="dxa"/>
            <w:vAlign w:val="center"/>
          </w:tcPr>
          <w:p w14:paraId="746B8948" w14:textId="07AC7DFE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Long plastic envelope (plastic folder)</w:t>
            </w:r>
          </w:p>
        </w:tc>
        <w:tc>
          <w:tcPr>
            <w:tcW w:w="1417" w:type="dxa"/>
            <w:vAlign w:val="center"/>
          </w:tcPr>
          <w:p w14:paraId="5C7E7C2D" w14:textId="6D024C71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7B6EAF46" w14:textId="025D14F4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604703F8" w14:textId="64CFC6F0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1F701E88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2B500E4A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39410047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2348C130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6138D687" w14:textId="45C44D31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4242" w:type="dxa"/>
            <w:vAlign w:val="center"/>
          </w:tcPr>
          <w:p w14:paraId="5C8AF3C6" w14:textId="62AE41DB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A4 plastic envelope</w:t>
            </w:r>
          </w:p>
        </w:tc>
        <w:tc>
          <w:tcPr>
            <w:tcW w:w="1417" w:type="dxa"/>
            <w:vAlign w:val="center"/>
          </w:tcPr>
          <w:p w14:paraId="59B6E100" w14:textId="0C3B8197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57E29052" w14:textId="47F99621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29C77308" w14:textId="120FE279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6394BA31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5BB7E428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38B8C420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2CDC6C0C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392825CE" w14:textId="186CDF3C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4242" w:type="dxa"/>
            <w:vAlign w:val="center"/>
          </w:tcPr>
          <w:p w14:paraId="543F21BB" w14:textId="52216339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Glue stick</w:t>
            </w:r>
          </w:p>
        </w:tc>
        <w:tc>
          <w:tcPr>
            <w:tcW w:w="1417" w:type="dxa"/>
            <w:vAlign w:val="center"/>
          </w:tcPr>
          <w:p w14:paraId="14FDF13B" w14:textId="61E73F1E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6D1C264B" w14:textId="4D014063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6BF5FE7C" w14:textId="066FE40C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5730C2F9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04B4A1E7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20B3CD6C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22EFB63A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1F29CA99" w14:textId="1B3F9D61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13</w:t>
            </w:r>
          </w:p>
        </w:tc>
        <w:tc>
          <w:tcPr>
            <w:tcW w:w="4242" w:type="dxa"/>
            <w:vAlign w:val="center"/>
          </w:tcPr>
          <w:p w14:paraId="214E18F0" w14:textId="65E8546D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Highlighter</w:t>
            </w:r>
          </w:p>
        </w:tc>
        <w:tc>
          <w:tcPr>
            <w:tcW w:w="1417" w:type="dxa"/>
            <w:vAlign w:val="center"/>
          </w:tcPr>
          <w:p w14:paraId="4C1F825C" w14:textId="7F6D43C0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6FD8CEB9" w14:textId="441002FC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6B7F7E19" w14:textId="0D8C5AA8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15157EB2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74AA1EA5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3D6691AF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3C2CEFF3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612E85C4" w14:textId="7D7A1307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14</w:t>
            </w:r>
          </w:p>
        </w:tc>
        <w:tc>
          <w:tcPr>
            <w:tcW w:w="4242" w:type="dxa"/>
            <w:vAlign w:val="center"/>
          </w:tcPr>
          <w:p w14:paraId="50CEA0F8" w14:textId="1CFBC7D2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Cork board/push pin board (3x4 ft)</w:t>
            </w:r>
          </w:p>
        </w:tc>
        <w:tc>
          <w:tcPr>
            <w:tcW w:w="1417" w:type="dxa"/>
            <w:vAlign w:val="center"/>
          </w:tcPr>
          <w:p w14:paraId="22023219" w14:textId="1DCD257F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4948A10E" w14:textId="354F6267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025763DE" w14:textId="5C7E9EA5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6D9EDD97" w14:textId="77777777" w:rsidR="00A80B00" w:rsidRPr="0095708B" w:rsidRDefault="00A80B00" w:rsidP="00A80B00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02A7CE91" w14:textId="77777777" w:rsidR="00A80B00" w:rsidRPr="0095708B" w:rsidRDefault="00A80B00" w:rsidP="00A80B00">
            <w:pPr>
              <w:rPr>
                <w:rFonts w:ascii="Arial" w:hAnsi="Arial" w:cs="Arial"/>
              </w:rPr>
            </w:pPr>
          </w:p>
        </w:tc>
        <w:tc>
          <w:tcPr>
            <w:tcW w:w="2335" w:type="dxa"/>
          </w:tcPr>
          <w:p w14:paraId="7AAC39A9" w14:textId="77777777" w:rsidR="00A80B00" w:rsidRPr="0095708B" w:rsidRDefault="00A80B00" w:rsidP="00A80B00">
            <w:pPr>
              <w:rPr>
                <w:rFonts w:ascii="Arial" w:hAnsi="Arial" w:cs="Arial"/>
              </w:rPr>
            </w:pPr>
          </w:p>
        </w:tc>
      </w:tr>
      <w:tr w:rsidR="00A80B00" w:rsidRPr="006C3B3F" w14:paraId="69D6F093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22FE08E2" w14:textId="58222A2A" w:rsidR="00A80B00" w:rsidRPr="0095708B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4242" w:type="dxa"/>
            <w:vAlign w:val="center"/>
          </w:tcPr>
          <w:p w14:paraId="06A78425" w14:textId="022D7E30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Cork board/push pin board (2x3 ft)</w:t>
            </w:r>
          </w:p>
        </w:tc>
        <w:tc>
          <w:tcPr>
            <w:tcW w:w="1417" w:type="dxa"/>
            <w:vAlign w:val="center"/>
          </w:tcPr>
          <w:p w14:paraId="63854233" w14:textId="62243FA4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0A4998AA" w14:textId="417ECFA0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44726815" w14:textId="009901F4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740FBB8D" w14:textId="77777777" w:rsidR="00A80B00" w:rsidRPr="0095708B" w:rsidRDefault="00A80B00" w:rsidP="00A80B00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1A9B0CD5" w14:textId="77777777" w:rsidR="00A80B00" w:rsidRPr="0095708B" w:rsidRDefault="00A80B00" w:rsidP="00A80B00">
            <w:pPr>
              <w:rPr>
                <w:rFonts w:ascii="Arial" w:hAnsi="Arial" w:cs="Arial"/>
              </w:rPr>
            </w:pPr>
          </w:p>
        </w:tc>
        <w:tc>
          <w:tcPr>
            <w:tcW w:w="2335" w:type="dxa"/>
          </w:tcPr>
          <w:p w14:paraId="4947FD8D" w14:textId="77777777" w:rsidR="00A80B00" w:rsidRPr="0095708B" w:rsidRDefault="00A80B00" w:rsidP="00A80B00">
            <w:pPr>
              <w:rPr>
                <w:rFonts w:ascii="Arial" w:hAnsi="Arial" w:cs="Arial"/>
              </w:rPr>
            </w:pPr>
          </w:p>
        </w:tc>
      </w:tr>
      <w:tr w:rsidR="00A80B00" w:rsidRPr="006C3B3F" w14:paraId="773440AD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75D815E2" w14:textId="0D9C7620" w:rsidR="00A80B00" w:rsidRPr="0095708B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4242" w:type="dxa"/>
            <w:vAlign w:val="center"/>
          </w:tcPr>
          <w:p w14:paraId="7DCC812C" w14:textId="264EA213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Packing tape 2"</w:t>
            </w:r>
          </w:p>
        </w:tc>
        <w:tc>
          <w:tcPr>
            <w:tcW w:w="1417" w:type="dxa"/>
            <w:vAlign w:val="center"/>
          </w:tcPr>
          <w:p w14:paraId="298481C7" w14:textId="23AA73DC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5B736E75" w14:textId="38F00E88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76615D0F" w14:textId="08EC913C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103C117F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6B77F127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736B51F6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78CA9201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2AA225DC" w14:textId="44ACF218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17</w:t>
            </w:r>
          </w:p>
        </w:tc>
        <w:tc>
          <w:tcPr>
            <w:tcW w:w="4242" w:type="dxa"/>
            <w:vAlign w:val="center"/>
          </w:tcPr>
          <w:p w14:paraId="299329E3" w14:textId="31AC73F2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Paper fastener</w:t>
            </w:r>
          </w:p>
        </w:tc>
        <w:tc>
          <w:tcPr>
            <w:tcW w:w="1417" w:type="dxa"/>
            <w:vAlign w:val="center"/>
          </w:tcPr>
          <w:p w14:paraId="0DBAAF74" w14:textId="5D2B8D5F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4DE99B47" w14:textId="6C6A5657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Pack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15F6DE18" w14:textId="768C68FC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3AB2F664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7EA33297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55D8CA02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2442BF61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0E50240E" w14:textId="0905D0ED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4242" w:type="dxa"/>
            <w:vAlign w:val="center"/>
          </w:tcPr>
          <w:p w14:paraId="3383F1F2" w14:textId="3FE8C881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Eraser</w:t>
            </w:r>
          </w:p>
        </w:tc>
        <w:tc>
          <w:tcPr>
            <w:tcW w:w="1417" w:type="dxa"/>
            <w:vAlign w:val="center"/>
          </w:tcPr>
          <w:p w14:paraId="67E5A7FB" w14:textId="6ADB562B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706A2491" w14:textId="467F26C4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3309CD75" w14:textId="03A48E1D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1A1BC1DF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35E93C9D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4FC71A24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21C8672E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2FB4C016" w14:textId="3632EA15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19</w:t>
            </w:r>
          </w:p>
        </w:tc>
        <w:tc>
          <w:tcPr>
            <w:tcW w:w="4242" w:type="dxa"/>
            <w:vAlign w:val="center"/>
          </w:tcPr>
          <w:p w14:paraId="4439C949" w14:textId="6060E28A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Sharpner</w:t>
            </w:r>
          </w:p>
        </w:tc>
        <w:tc>
          <w:tcPr>
            <w:tcW w:w="1417" w:type="dxa"/>
            <w:vAlign w:val="center"/>
          </w:tcPr>
          <w:p w14:paraId="77EBBF52" w14:textId="7B859598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2A17A9C5" w14:textId="16FEFB0E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68D8C381" w14:textId="5AECA276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5ED11D01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175293D8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55FE8F32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7DAB7F52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202B0669" w14:textId="070BF23B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4242" w:type="dxa"/>
            <w:vAlign w:val="center"/>
          </w:tcPr>
          <w:p w14:paraId="2DA1B48D" w14:textId="7FDFB4A0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Parmenant marker (foam)</w:t>
            </w:r>
          </w:p>
        </w:tc>
        <w:tc>
          <w:tcPr>
            <w:tcW w:w="1417" w:type="dxa"/>
            <w:vAlign w:val="center"/>
          </w:tcPr>
          <w:p w14:paraId="2F9846DC" w14:textId="4EC8F0AA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7FE34441" w14:textId="4EF2175C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4CBE65C0" w14:textId="43215DFC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3F526592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570F5E51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03A21FD2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0DD2FC72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37406A4B" w14:textId="0D95344B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21</w:t>
            </w:r>
          </w:p>
        </w:tc>
        <w:tc>
          <w:tcPr>
            <w:tcW w:w="4242" w:type="dxa"/>
            <w:vAlign w:val="center"/>
          </w:tcPr>
          <w:p w14:paraId="3D3AA2AD" w14:textId="44215EED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Parmenant marker (liquid)</w:t>
            </w:r>
          </w:p>
        </w:tc>
        <w:tc>
          <w:tcPr>
            <w:tcW w:w="1417" w:type="dxa"/>
            <w:vAlign w:val="center"/>
          </w:tcPr>
          <w:p w14:paraId="0D7FA21D" w14:textId="0DC57AC2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747AEF26" w14:textId="38770501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2B3582FC" w14:textId="721F7392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3EEED2E4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6B1D4A65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5DBBEF2A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1924649D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722B6140" w14:textId="1E048EE2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22</w:t>
            </w:r>
          </w:p>
        </w:tc>
        <w:tc>
          <w:tcPr>
            <w:tcW w:w="4242" w:type="dxa"/>
            <w:vAlign w:val="center"/>
          </w:tcPr>
          <w:p w14:paraId="053ECB2A" w14:textId="4F438D3A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Small Punch Machine - (DP-600)</w:t>
            </w:r>
          </w:p>
        </w:tc>
        <w:tc>
          <w:tcPr>
            <w:tcW w:w="1417" w:type="dxa"/>
            <w:vAlign w:val="center"/>
          </w:tcPr>
          <w:p w14:paraId="5504C7EC" w14:textId="6C032583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33769562" w14:textId="4907D65F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674D929C" w14:textId="3BA19EE0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25FE6BDA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2C7C435E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36313754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60FA5D9E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24349F5F" w14:textId="44EBEB37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23</w:t>
            </w:r>
          </w:p>
        </w:tc>
        <w:tc>
          <w:tcPr>
            <w:tcW w:w="4242" w:type="dxa"/>
            <w:vAlign w:val="center"/>
          </w:tcPr>
          <w:p w14:paraId="11D2CC2B" w14:textId="6D8DCFD2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Record book (400no. Offset page)</w:t>
            </w:r>
          </w:p>
        </w:tc>
        <w:tc>
          <w:tcPr>
            <w:tcW w:w="1417" w:type="dxa"/>
            <w:vAlign w:val="center"/>
          </w:tcPr>
          <w:p w14:paraId="5EEF3A20" w14:textId="4FC305E7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1A95D9C9" w14:textId="4CB7E0A3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01D0A6AD" w14:textId="4258D483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3C96E63B" w14:textId="77777777" w:rsidR="00A80B00" w:rsidRPr="0095708B" w:rsidRDefault="00A80B00" w:rsidP="00A80B00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040B45CC" w14:textId="77777777" w:rsidR="00A80B00" w:rsidRPr="0095708B" w:rsidRDefault="00A80B00" w:rsidP="00A80B00">
            <w:pPr>
              <w:rPr>
                <w:rFonts w:ascii="Arial" w:hAnsi="Arial" w:cs="Arial"/>
              </w:rPr>
            </w:pPr>
          </w:p>
        </w:tc>
        <w:tc>
          <w:tcPr>
            <w:tcW w:w="2335" w:type="dxa"/>
          </w:tcPr>
          <w:p w14:paraId="3F815DDA" w14:textId="77777777" w:rsidR="00A80B00" w:rsidRPr="0095708B" w:rsidRDefault="00A80B00" w:rsidP="00A80B00">
            <w:pPr>
              <w:rPr>
                <w:rFonts w:ascii="Arial" w:hAnsi="Arial" w:cs="Arial"/>
              </w:rPr>
            </w:pPr>
          </w:p>
        </w:tc>
      </w:tr>
      <w:tr w:rsidR="00A80B00" w:rsidRPr="006C3B3F" w14:paraId="5720C55B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7FE6660A" w14:textId="2FDDC047" w:rsidR="00A80B00" w:rsidRPr="0095708B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24</w:t>
            </w:r>
          </w:p>
        </w:tc>
        <w:tc>
          <w:tcPr>
            <w:tcW w:w="4242" w:type="dxa"/>
            <w:vAlign w:val="center"/>
          </w:tcPr>
          <w:p w14:paraId="44E58033" w14:textId="746A9EC0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Record book (600no. Offset page)</w:t>
            </w:r>
          </w:p>
        </w:tc>
        <w:tc>
          <w:tcPr>
            <w:tcW w:w="1417" w:type="dxa"/>
            <w:vAlign w:val="center"/>
          </w:tcPr>
          <w:p w14:paraId="3373F407" w14:textId="07C65DBE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02657FAC" w14:textId="4531BD28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0ADF95C5" w14:textId="64DD76F6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3E816775" w14:textId="77777777" w:rsidR="00A80B00" w:rsidRPr="0095708B" w:rsidRDefault="00A80B00" w:rsidP="00A80B00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056AC984" w14:textId="77777777" w:rsidR="00A80B00" w:rsidRPr="0095708B" w:rsidRDefault="00A80B00" w:rsidP="00A80B00">
            <w:pPr>
              <w:rPr>
                <w:rFonts w:ascii="Arial" w:hAnsi="Arial" w:cs="Arial"/>
              </w:rPr>
            </w:pPr>
          </w:p>
        </w:tc>
        <w:tc>
          <w:tcPr>
            <w:tcW w:w="2335" w:type="dxa"/>
          </w:tcPr>
          <w:p w14:paraId="6CC18539" w14:textId="77777777" w:rsidR="00A80B00" w:rsidRPr="0095708B" w:rsidRDefault="00A80B00" w:rsidP="00A80B00">
            <w:pPr>
              <w:rPr>
                <w:rFonts w:ascii="Arial" w:hAnsi="Arial" w:cs="Arial"/>
              </w:rPr>
            </w:pPr>
          </w:p>
        </w:tc>
      </w:tr>
      <w:tr w:rsidR="00A80B00" w:rsidRPr="006C3B3F" w14:paraId="4E2FB0D9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1F401265" w14:textId="7665B794" w:rsidR="00A80B00" w:rsidRPr="0095708B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25</w:t>
            </w:r>
          </w:p>
        </w:tc>
        <w:tc>
          <w:tcPr>
            <w:tcW w:w="4242" w:type="dxa"/>
            <w:vAlign w:val="center"/>
          </w:tcPr>
          <w:p w14:paraId="780E7A77" w14:textId="39592882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Rubber band</w:t>
            </w:r>
          </w:p>
        </w:tc>
        <w:tc>
          <w:tcPr>
            <w:tcW w:w="1417" w:type="dxa"/>
            <w:vAlign w:val="center"/>
          </w:tcPr>
          <w:p w14:paraId="5E7D15E6" w14:textId="6006E7EF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7FBDFD54" w14:textId="20328F9C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36AC8B7C" w14:textId="1F299F40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146FD337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21069D2E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15C8AA08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566B0E44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16A05AAA" w14:textId="45FE0B15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26</w:t>
            </w:r>
          </w:p>
        </w:tc>
        <w:tc>
          <w:tcPr>
            <w:tcW w:w="4242" w:type="dxa"/>
            <w:vAlign w:val="center"/>
          </w:tcPr>
          <w:p w14:paraId="20C2D977" w14:textId="2C73C757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Steel Ruller - 12"</w:t>
            </w:r>
          </w:p>
        </w:tc>
        <w:tc>
          <w:tcPr>
            <w:tcW w:w="1417" w:type="dxa"/>
            <w:vAlign w:val="center"/>
          </w:tcPr>
          <w:p w14:paraId="6E1D7C6D" w14:textId="03FCB895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7C3B4566" w14:textId="4EBC129C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08E2582A" w14:textId="1ACF1299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6E5CEB58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7DBD6F9F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67703340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39A963FF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640F35BF" w14:textId="086F26FC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27</w:t>
            </w:r>
          </w:p>
        </w:tc>
        <w:tc>
          <w:tcPr>
            <w:tcW w:w="4242" w:type="dxa"/>
            <w:vAlign w:val="center"/>
          </w:tcPr>
          <w:p w14:paraId="368DC192" w14:textId="70B30C59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Scissor (6009)</w:t>
            </w:r>
          </w:p>
        </w:tc>
        <w:tc>
          <w:tcPr>
            <w:tcW w:w="1417" w:type="dxa"/>
            <w:vAlign w:val="center"/>
          </w:tcPr>
          <w:p w14:paraId="7747C811" w14:textId="1141F02B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17D31FB3" w14:textId="2022DAB1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1973E2AF" w14:textId="150941D7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0DCC0016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662BFB6B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40593740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10CEEA75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326E0DFF" w14:textId="0120B736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28</w:t>
            </w:r>
          </w:p>
        </w:tc>
        <w:tc>
          <w:tcPr>
            <w:tcW w:w="4242" w:type="dxa"/>
            <w:vAlign w:val="center"/>
          </w:tcPr>
          <w:p w14:paraId="431BB9BE" w14:textId="1FEDB7EE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Scissor (6010)</w:t>
            </w:r>
          </w:p>
        </w:tc>
        <w:tc>
          <w:tcPr>
            <w:tcW w:w="1417" w:type="dxa"/>
            <w:vAlign w:val="center"/>
          </w:tcPr>
          <w:p w14:paraId="19B17A27" w14:textId="29A75267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48A7F2A0" w14:textId="742C80FA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6E13B066" w14:textId="1F2F88CF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046335D0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6D1430AB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3A9C1498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0E5C5A09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6D0538CF" w14:textId="1A097E37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29</w:t>
            </w:r>
          </w:p>
        </w:tc>
        <w:tc>
          <w:tcPr>
            <w:tcW w:w="4242" w:type="dxa"/>
            <w:vAlign w:val="center"/>
          </w:tcPr>
          <w:p w14:paraId="7C6140C7" w14:textId="7DB5FA34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Scotch tape 2"</w:t>
            </w:r>
          </w:p>
        </w:tc>
        <w:tc>
          <w:tcPr>
            <w:tcW w:w="1417" w:type="dxa"/>
            <w:vAlign w:val="center"/>
          </w:tcPr>
          <w:p w14:paraId="39FEFB91" w14:textId="1310F66A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0605CB76" w14:textId="6A5CFE5D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275B22EB" w14:textId="7DA02D69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6E575BEC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286E62AC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2DCC36BA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1D6B6697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07F6C44B" w14:textId="03AC0D29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4242" w:type="dxa"/>
            <w:vAlign w:val="center"/>
          </w:tcPr>
          <w:p w14:paraId="20D52D7E" w14:textId="494C8770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Scotch tape 1"</w:t>
            </w:r>
          </w:p>
        </w:tc>
        <w:tc>
          <w:tcPr>
            <w:tcW w:w="1417" w:type="dxa"/>
            <w:vAlign w:val="center"/>
          </w:tcPr>
          <w:p w14:paraId="2D3EEFC0" w14:textId="0CC9EE71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62805C55" w14:textId="0C972642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716322EF" w14:textId="04FB088A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034026E9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4F216454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4F12C063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25277616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3C4B736A" w14:textId="5995A575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31</w:t>
            </w:r>
          </w:p>
        </w:tc>
        <w:tc>
          <w:tcPr>
            <w:tcW w:w="4242" w:type="dxa"/>
            <w:vAlign w:val="center"/>
          </w:tcPr>
          <w:p w14:paraId="35978B11" w14:textId="17F4B8EB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Scotch tape 0.5"</w:t>
            </w:r>
          </w:p>
        </w:tc>
        <w:tc>
          <w:tcPr>
            <w:tcW w:w="1417" w:type="dxa"/>
            <w:vAlign w:val="center"/>
          </w:tcPr>
          <w:p w14:paraId="11BED1B0" w14:textId="39CD25CA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607EFD7D" w14:textId="1DA357BE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02CF993A" w14:textId="2D833F1F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7136005D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3FB8D5C4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30ED92DA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282488B4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75E9E901" w14:textId="63AEAC43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32</w:t>
            </w:r>
          </w:p>
        </w:tc>
        <w:tc>
          <w:tcPr>
            <w:tcW w:w="4242" w:type="dxa"/>
            <w:vAlign w:val="center"/>
          </w:tcPr>
          <w:p w14:paraId="299CC25A" w14:textId="2266D20F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Ball Pen - LINC</w:t>
            </w:r>
          </w:p>
        </w:tc>
        <w:tc>
          <w:tcPr>
            <w:tcW w:w="1417" w:type="dxa"/>
            <w:vAlign w:val="center"/>
          </w:tcPr>
          <w:p w14:paraId="7DD8BB40" w14:textId="0E2F8DD4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7E948E2B" w14:textId="1E69DC7B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241EF4A5" w14:textId="1F194974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529C1C81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49FE7467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41C470B4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6253BF30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1C9D16AB" w14:textId="6557D6A4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33</w:t>
            </w:r>
          </w:p>
        </w:tc>
        <w:tc>
          <w:tcPr>
            <w:tcW w:w="4242" w:type="dxa"/>
            <w:vAlign w:val="center"/>
          </w:tcPr>
          <w:p w14:paraId="517B5737" w14:textId="5D955640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Binder A4 2 hole</w:t>
            </w:r>
          </w:p>
        </w:tc>
        <w:tc>
          <w:tcPr>
            <w:tcW w:w="1417" w:type="dxa"/>
            <w:vAlign w:val="center"/>
          </w:tcPr>
          <w:p w14:paraId="03CDC28F" w14:textId="5160B084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07AD98CE" w14:textId="5E3C26F6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29CBDACC" w14:textId="28239BAB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0C959449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616675A1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32BB9BC6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1586D3F5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52306D05" w14:textId="1C036C18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34</w:t>
            </w:r>
          </w:p>
        </w:tc>
        <w:tc>
          <w:tcPr>
            <w:tcW w:w="4242" w:type="dxa"/>
            <w:vAlign w:val="center"/>
          </w:tcPr>
          <w:p w14:paraId="26D32731" w14:textId="2CC72B00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A4 Paper (80g)</w:t>
            </w:r>
          </w:p>
        </w:tc>
        <w:tc>
          <w:tcPr>
            <w:tcW w:w="1417" w:type="dxa"/>
            <w:vAlign w:val="center"/>
          </w:tcPr>
          <w:p w14:paraId="0D935C7E" w14:textId="67388E39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69501182" w14:textId="1C11D9E1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Ream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3FBC89DC" w14:textId="1CAB6366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3F018A66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39273DDA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317CA305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382602B6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707E0903" w14:textId="796B0184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35</w:t>
            </w:r>
          </w:p>
        </w:tc>
        <w:tc>
          <w:tcPr>
            <w:tcW w:w="4242" w:type="dxa"/>
            <w:vAlign w:val="center"/>
          </w:tcPr>
          <w:p w14:paraId="2E2C9BF8" w14:textId="6FC978C3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A3 Paper (80g)</w:t>
            </w:r>
          </w:p>
        </w:tc>
        <w:tc>
          <w:tcPr>
            <w:tcW w:w="1417" w:type="dxa"/>
            <w:vAlign w:val="center"/>
          </w:tcPr>
          <w:p w14:paraId="006857E2" w14:textId="7FB5106C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3E0023F6" w14:textId="73E03D84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Ream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26706A50" w14:textId="76111399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41AB4E0A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63DD9A57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4776EB19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73A3875E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2542D7C9" w14:textId="66AE89D0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36</w:t>
            </w:r>
          </w:p>
        </w:tc>
        <w:tc>
          <w:tcPr>
            <w:tcW w:w="4242" w:type="dxa"/>
            <w:vAlign w:val="center"/>
          </w:tcPr>
          <w:p w14:paraId="105D016E" w14:textId="1F2AC1E9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Legal paper (80g)</w:t>
            </w:r>
          </w:p>
        </w:tc>
        <w:tc>
          <w:tcPr>
            <w:tcW w:w="1417" w:type="dxa"/>
            <w:vAlign w:val="center"/>
          </w:tcPr>
          <w:p w14:paraId="5B0C9068" w14:textId="6043F8C4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0C0CCF82" w14:textId="7CA4D44E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Ream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62816D04" w14:textId="0829C2BB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1A401489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27609CB2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406812BC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32DA4486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1E9EAC4C" w14:textId="3584F1E4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37</w:t>
            </w:r>
          </w:p>
        </w:tc>
        <w:tc>
          <w:tcPr>
            <w:tcW w:w="4242" w:type="dxa"/>
            <w:vAlign w:val="center"/>
          </w:tcPr>
          <w:p w14:paraId="4844A06C" w14:textId="465DBEDE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Photo paper (100 pieces per pack)</w:t>
            </w:r>
          </w:p>
        </w:tc>
        <w:tc>
          <w:tcPr>
            <w:tcW w:w="1417" w:type="dxa"/>
            <w:vAlign w:val="center"/>
          </w:tcPr>
          <w:p w14:paraId="0BCB2DA6" w14:textId="2AAB6905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0CA2E7B0" w14:textId="5A71AF24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Pack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609F0F1F" w14:textId="45203402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5113FD57" w14:textId="77777777" w:rsidR="00A80B00" w:rsidRPr="0095708B" w:rsidRDefault="00A80B00" w:rsidP="00A80B00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06EACDB9" w14:textId="77777777" w:rsidR="00A80B00" w:rsidRPr="0095708B" w:rsidRDefault="00A80B00" w:rsidP="00A80B00">
            <w:pPr>
              <w:rPr>
                <w:rFonts w:ascii="Arial" w:hAnsi="Arial" w:cs="Arial"/>
              </w:rPr>
            </w:pPr>
          </w:p>
        </w:tc>
        <w:tc>
          <w:tcPr>
            <w:tcW w:w="2335" w:type="dxa"/>
          </w:tcPr>
          <w:p w14:paraId="78E2E0E2" w14:textId="77777777" w:rsidR="00A80B00" w:rsidRPr="0095708B" w:rsidRDefault="00A80B00" w:rsidP="00A80B00">
            <w:pPr>
              <w:rPr>
                <w:rFonts w:ascii="Arial" w:hAnsi="Arial" w:cs="Arial"/>
              </w:rPr>
            </w:pPr>
          </w:p>
        </w:tc>
      </w:tr>
      <w:tr w:rsidR="00A80B00" w:rsidRPr="006C3B3F" w14:paraId="24B08800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7A839D6C" w14:textId="6E695294" w:rsidR="00A80B00" w:rsidRPr="0095708B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38</w:t>
            </w:r>
          </w:p>
        </w:tc>
        <w:tc>
          <w:tcPr>
            <w:tcW w:w="4242" w:type="dxa"/>
            <w:vAlign w:val="center"/>
          </w:tcPr>
          <w:p w14:paraId="263B22C9" w14:textId="078B435B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Brown envelope - A4</w:t>
            </w:r>
          </w:p>
        </w:tc>
        <w:tc>
          <w:tcPr>
            <w:tcW w:w="1417" w:type="dxa"/>
            <w:vAlign w:val="center"/>
          </w:tcPr>
          <w:p w14:paraId="45B237E2" w14:textId="0CE8BB49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6116C226" w14:textId="5658ED31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41231EF8" w14:textId="7F7813C7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7B67F0E6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5D919B78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3606246F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1D0BDC46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235E1B07" w14:textId="4C92BCEB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39</w:t>
            </w:r>
          </w:p>
        </w:tc>
        <w:tc>
          <w:tcPr>
            <w:tcW w:w="4242" w:type="dxa"/>
            <w:vAlign w:val="center"/>
          </w:tcPr>
          <w:p w14:paraId="6C3FA9C4" w14:textId="097409C0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Brown envelope (short)</w:t>
            </w:r>
          </w:p>
        </w:tc>
        <w:tc>
          <w:tcPr>
            <w:tcW w:w="1417" w:type="dxa"/>
            <w:vAlign w:val="center"/>
          </w:tcPr>
          <w:p w14:paraId="6160B651" w14:textId="5765AA86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563F33D7" w14:textId="2C9046F8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51B4A6F5" w14:textId="3C9BBE71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1A75D568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3588A670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5665DE3E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074691EA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6B0E248C" w14:textId="543867A0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40</w:t>
            </w:r>
          </w:p>
        </w:tc>
        <w:tc>
          <w:tcPr>
            <w:tcW w:w="4242" w:type="dxa"/>
            <w:vAlign w:val="center"/>
          </w:tcPr>
          <w:p w14:paraId="189CF4C4" w14:textId="43A6C558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Calculator DJ-120D plus</w:t>
            </w:r>
          </w:p>
        </w:tc>
        <w:tc>
          <w:tcPr>
            <w:tcW w:w="1417" w:type="dxa"/>
            <w:vAlign w:val="center"/>
          </w:tcPr>
          <w:p w14:paraId="5866B7E0" w14:textId="724BA9B3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77A900CF" w14:textId="35FF6D96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29910FBE" w14:textId="3DE5C659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3D15C051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067FCA88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6F89747B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065C3EEF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395881F8" w14:textId="10518C34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41</w:t>
            </w:r>
          </w:p>
        </w:tc>
        <w:tc>
          <w:tcPr>
            <w:tcW w:w="4242" w:type="dxa"/>
            <w:vAlign w:val="center"/>
          </w:tcPr>
          <w:p w14:paraId="137ED745" w14:textId="6FED9C74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Calculator (12da)</w:t>
            </w:r>
          </w:p>
        </w:tc>
        <w:tc>
          <w:tcPr>
            <w:tcW w:w="1417" w:type="dxa"/>
            <w:vAlign w:val="center"/>
          </w:tcPr>
          <w:p w14:paraId="0415332F" w14:textId="5BBA1BC1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3C593FA2" w14:textId="231BF700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46EAEE1C" w14:textId="32F7213F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3DBD9438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2CEBFF56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74AF5BA8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4FC7E4C1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1BE716E4" w14:textId="735EC86E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42</w:t>
            </w:r>
          </w:p>
        </w:tc>
        <w:tc>
          <w:tcPr>
            <w:tcW w:w="4242" w:type="dxa"/>
            <w:vAlign w:val="center"/>
          </w:tcPr>
          <w:p w14:paraId="0B65E7EC" w14:textId="09980608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Carbon Sheet - 100 pcs/pack</w:t>
            </w:r>
          </w:p>
        </w:tc>
        <w:tc>
          <w:tcPr>
            <w:tcW w:w="1417" w:type="dxa"/>
            <w:vAlign w:val="center"/>
          </w:tcPr>
          <w:p w14:paraId="5F7EF9F6" w14:textId="0DC7B254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2548392C" w14:textId="02DF76DF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pack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5EC6088D" w14:textId="4DC32A5A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6E42F292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1960B3B7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2DDB43E1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3CB98923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429FAE09" w14:textId="1CFF0887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43</w:t>
            </w:r>
          </w:p>
        </w:tc>
        <w:tc>
          <w:tcPr>
            <w:tcW w:w="4242" w:type="dxa"/>
            <w:vAlign w:val="center"/>
          </w:tcPr>
          <w:p w14:paraId="02E454A8" w14:textId="282C05FF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Correction pen</w:t>
            </w:r>
          </w:p>
        </w:tc>
        <w:tc>
          <w:tcPr>
            <w:tcW w:w="1417" w:type="dxa"/>
            <w:vAlign w:val="center"/>
          </w:tcPr>
          <w:p w14:paraId="0C906C27" w14:textId="4110F39E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1B91D3B6" w14:textId="51E00182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4473B8C9" w14:textId="533CAEF0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2684D325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50A5059C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65D52356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3E2F9951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34CED6F6" w14:textId="5E991D99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44</w:t>
            </w:r>
          </w:p>
        </w:tc>
        <w:tc>
          <w:tcPr>
            <w:tcW w:w="4242" w:type="dxa"/>
            <w:vAlign w:val="center"/>
          </w:tcPr>
          <w:p w14:paraId="7E196DA3" w14:textId="3BEEDE1B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A4 clear sheet protector</w:t>
            </w:r>
          </w:p>
        </w:tc>
        <w:tc>
          <w:tcPr>
            <w:tcW w:w="1417" w:type="dxa"/>
            <w:vAlign w:val="center"/>
          </w:tcPr>
          <w:p w14:paraId="308FF0FD" w14:textId="425EC998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1D1CED9C" w14:textId="19A6B06C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pack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79D42906" w14:textId="5A100AC6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5B36C397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5EFA4DCC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43877210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73A69D78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43199988" w14:textId="3E1E24AD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45</w:t>
            </w:r>
          </w:p>
        </w:tc>
        <w:tc>
          <w:tcPr>
            <w:tcW w:w="4242" w:type="dxa"/>
            <w:vAlign w:val="center"/>
          </w:tcPr>
          <w:p w14:paraId="4823DFD5" w14:textId="55CB7CD0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Plastic Clip board long</w:t>
            </w:r>
          </w:p>
        </w:tc>
        <w:tc>
          <w:tcPr>
            <w:tcW w:w="1417" w:type="dxa"/>
            <w:vAlign w:val="center"/>
          </w:tcPr>
          <w:p w14:paraId="234EB7A9" w14:textId="496893DA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1DE89A99" w14:textId="2ACAE1B3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7F7FAF01" w14:textId="347A22C0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6069A7E2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505A5FF1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361F8E66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0B73C44F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59F3EA32" w14:textId="1D4F530F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46</w:t>
            </w:r>
          </w:p>
        </w:tc>
        <w:tc>
          <w:tcPr>
            <w:tcW w:w="4242" w:type="dxa"/>
            <w:vAlign w:val="center"/>
          </w:tcPr>
          <w:p w14:paraId="7D6C65B0" w14:textId="7A800A94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Correction tape</w:t>
            </w:r>
          </w:p>
        </w:tc>
        <w:tc>
          <w:tcPr>
            <w:tcW w:w="1417" w:type="dxa"/>
            <w:vAlign w:val="center"/>
          </w:tcPr>
          <w:p w14:paraId="428615DC" w14:textId="4BFCDE8C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2D017BC1" w14:textId="444147ED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2CF564FE" w14:textId="4C93EAE7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5D3041DB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1F5B69BE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10F4692E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95708B" w14:paraId="01971648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733EBFD2" w14:textId="29781AFE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47</w:t>
            </w:r>
          </w:p>
        </w:tc>
        <w:tc>
          <w:tcPr>
            <w:tcW w:w="4242" w:type="dxa"/>
            <w:vAlign w:val="center"/>
          </w:tcPr>
          <w:p w14:paraId="4951D32D" w14:textId="1D22D9DC" w:rsidR="00A80B00" w:rsidRPr="0095708B" w:rsidRDefault="00A80B00" w:rsidP="00A80B00">
            <w:pPr>
              <w:jc w:val="both"/>
              <w:rPr>
                <w:rFonts w:ascii="Arial" w:hAnsi="Arial" w:cs="Arial"/>
                <w:lang w:val="fr-FR"/>
              </w:rPr>
            </w:pPr>
            <w:r w:rsidRPr="000333F3">
              <w:rPr>
                <w:rFonts w:ascii="Arial" w:hAnsi="Arial" w:cs="Arial"/>
                <w:sz w:val="22"/>
                <w:szCs w:val="22"/>
                <w:lang w:val="fr-FR"/>
              </w:rPr>
              <w:t>Document clip 51mm - (12 pcs/pack)</w:t>
            </w:r>
          </w:p>
        </w:tc>
        <w:tc>
          <w:tcPr>
            <w:tcW w:w="1417" w:type="dxa"/>
            <w:vAlign w:val="center"/>
          </w:tcPr>
          <w:p w14:paraId="631F30CC" w14:textId="3EF27E38" w:rsidR="00A80B00" w:rsidRPr="0095708B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3E9FFEF1" w14:textId="177115E8" w:rsidR="00A80B00" w:rsidRPr="0095708B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Pack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1B042E8E" w14:textId="61A780E0" w:rsidR="00A80B00" w:rsidRPr="0095708B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0A7AD09C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24A1AE0A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699E8667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95708B" w14:paraId="5C835960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1C3E7B1C" w14:textId="2B1E1DF8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48</w:t>
            </w:r>
          </w:p>
        </w:tc>
        <w:tc>
          <w:tcPr>
            <w:tcW w:w="4242" w:type="dxa"/>
            <w:vAlign w:val="center"/>
          </w:tcPr>
          <w:p w14:paraId="2405A86F" w14:textId="5D0C9DC5" w:rsidR="00A80B00" w:rsidRPr="0095708B" w:rsidRDefault="00A80B00" w:rsidP="00A80B00">
            <w:pPr>
              <w:jc w:val="both"/>
              <w:rPr>
                <w:rFonts w:ascii="Arial" w:hAnsi="Arial" w:cs="Arial"/>
                <w:lang w:val="fr-FR"/>
              </w:rPr>
            </w:pPr>
            <w:r w:rsidRPr="000333F3">
              <w:rPr>
                <w:rFonts w:ascii="Arial" w:hAnsi="Arial" w:cs="Arial"/>
                <w:sz w:val="22"/>
                <w:szCs w:val="22"/>
                <w:lang w:val="fr-FR"/>
              </w:rPr>
              <w:t>Document clip 41mm - (12 pcs/pack)</w:t>
            </w:r>
          </w:p>
        </w:tc>
        <w:tc>
          <w:tcPr>
            <w:tcW w:w="1417" w:type="dxa"/>
            <w:vAlign w:val="center"/>
          </w:tcPr>
          <w:p w14:paraId="081B5F57" w14:textId="77E1109E" w:rsidR="00A80B00" w:rsidRPr="0095708B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1D25407F" w14:textId="686231B5" w:rsidR="00A80B00" w:rsidRPr="0095708B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Pack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39280697" w14:textId="7207ECDC" w:rsidR="00A80B00" w:rsidRPr="0095708B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4F91A4C3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216A9D2A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121C234F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95708B" w14:paraId="3AE9DD5B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3608A340" w14:textId="1E9FA3BF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49</w:t>
            </w:r>
          </w:p>
        </w:tc>
        <w:tc>
          <w:tcPr>
            <w:tcW w:w="4242" w:type="dxa"/>
            <w:vAlign w:val="center"/>
          </w:tcPr>
          <w:p w14:paraId="046B8CE5" w14:textId="480D6808" w:rsidR="00A80B00" w:rsidRPr="0095708B" w:rsidRDefault="00A80B00" w:rsidP="00A80B00">
            <w:pPr>
              <w:jc w:val="both"/>
              <w:rPr>
                <w:rFonts w:ascii="Arial" w:hAnsi="Arial" w:cs="Arial"/>
                <w:lang w:val="fr-FR"/>
              </w:rPr>
            </w:pPr>
            <w:r w:rsidRPr="000333F3">
              <w:rPr>
                <w:rFonts w:ascii="Arial" w:hAnsi="Arial" w:cs="Arial"/>
                <w:sz w:val="22"/>
                <w:szCs w:val="22"/>
                <w:lang w:val="fr-FR"/>
              </w:rPr>
              <w:t>Document clip 32mm - (12 pcs/pack)</w:t>
            </w:r>
          </w:p>
        </w:tc>
        <w:tc>
          <w:tcPr>
            <w:tcW w:w="1417" w:type="dxa"/>
            <w:vAlign w:val="center"/>
          </w:tcPr>
          <w:p w14:paraId="2D08DAF9" w14:textId="10477B48" w:rsidR="00A80B00" w:rsidRPr="0095708B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47C55B9F" w14:textId="1A19D116" w:rsidR="00A80B00" w:rsidRPr="0095708B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Pack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7958C271" w14:textId="3516ABCF" w:rsidR="00A80B00" w:rsidRPr="0095708B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5D286787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72189742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346FAA6D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95708B" w14:paraId="21B012D9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38DDCA05" w14:textId="1E9D79E0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4242" w:type="dxa"/>
            <w:vAlign w:val="center"/>
          </w:tcPr>
          <w:p w14:paraId="2F9BF31D" w14:textId="455CD01A" w:rsidR="00A80B00" w:rsidRPr="0095708B" w:rsidRDefault="00A80B00" w:rsidP="00A80B00">
            <w:pPr>
              <w:jc w:val="both"/>
              <w:rPr>
                <w:rFonts w:ascii="Arial" w:hAnsi="Arial" w:cs="Arial"/>
                <w:lang w:val="fr-FR"/>
              </w:rPr>
            </w:pPr>
            <w:r w:rsidRPr="000333F3">
              <w:rPr>
                <w:rFonts w:ascii="Arial" w:hAnsi="Arial" w:cs="Arial"/>
                <w:sz w:val="22"/>
                <w:szCs w:val="22"/>
                <w:lang w:val="fr-FR"/>
              </w:rPr>
              <w:t>Document clip 25mm- (12 pcs/pack)</w:t>
            </w:r>
          </w:p>
        </w:tc>
        <w:tc>
          <w:tcPr>
            <w:tcW w:w="1417" w:type="dxa"/>
            <w:vAlign w:val="center"/>
          </w:tcPr>
          <w:p w14:paraId="0CCA7C73" w14:textId="215132A1" w:rsidR="00A80B00" w:rsidRPr="0095708B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4F15043E" w14:textId="6B76F4C8" w:rsidR="00A80B00" w:rsidRPr="0095708B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Pack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7450AEC3" w14:textId="41C9EFA7" w:rsidR="00A80B00" w:rsidRPr="0095708B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564D72CA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74398446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5D9469EA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95708B" w14:paraId="7E8B7095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7ACFC454" w14:textId="6C74AD36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51</w:t>
            </w:r>
          </w:p>
        </w:tc>
        <w:tc>
          <w:tcPr>
            <w:tcW w:w="4242" w:type="dxa"/>
            <w:vAlign w:val="center"/>
          </w:tcPr>
          <w:p w14:paraId="0FABBEE2" w14:textId="14A83D14" w:rsidR="00A80B00" w:rsidRPr="0095708B" w:rsidRDefault="00A80B00" w:rsidP="00A80B00">
            <w:pPr>
              <w:jc w:val="both"/>
              <w:rPr>
                <w:rFonts w:ascii="Arial" w:hAnsi="Arial" w:cs="Arial"/>
                <w:lang w:val="fr-FR"/>
              </w:rPr>
            </w:pPr>
            <w:r w:rsidRPr="000333F3">
              <w:rPr>
                <w:rFonts w:ascii="Arial" w:hAnsi="Arial" w:cs="Arial"/>
                <w:sz w:val="22"/>
                <w:szCs w:val="22"/>
                <w:lang w:val="fr-FR"/>
              </w:rPr>
              <w:t>Document clip 19mm - (12 pcs/pack)</w:t>
            </w:r>
          </w:p>
        </w:tc>
        <w:tc>
          <w:tcPr>
            <w:tcW w:w="1417" w:type="dxa"/>
            <w:vAlign w:val="center"/>
          </w:tcPr>
          <w:p w14:paraId="4AC69B06" w14:textId="43100A2D" w:rsidR="00A80B00" w:rsidRPr="0095708B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4036147D" w14:textId="4D999AE9" w:rsidR="00A80B00" w:rsidRPr="0095708B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Pack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75BCDB0B" w14:textId="7AFBB022" w:rsidR="00A80B00" w:rsidRPr="0095708B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692C3AD1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60D94DA6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0B84BE76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7C5E63F0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466AFB6A" w14:textId="6C86F43B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52</w:t>
            </w:r>
          </w:p>
        </w:tc>
        <w:tc>
          <w:tcPr>
            <w:tcW w:w="4242" w:type="dxa"/>
            <w:vAlign w:val="center"/>
          </w:tcPr>
          <w:p w14:paraId="113BF1F2" w14:textId="153BF49F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Document tray plastic body- 3 layer</w:t>
            </w:r>
          </w:p>
        </w:tc>
        <w:tc>
          <w:tcPr>
            <w:tcW w:w="1417" w:type="dxa"/>
            <w:vAlign w:val="center"/>
          </w:tcPr>
          <w:p w14:paraId="43BD7BA0" w14:textId="59634952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573C7121" w14:textId="18D8B909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44CCEE2F" w14:textId="24A0F9B8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04DA49D5" w14:textId="77777777" w:rsidR="00A80B00" w:rsidRPr="0095708B" w:rsidRDefault="00A80B00" w:rsidP="00A80B00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454F322A" w14:textId="77777777" w:rsidR="00A80B00" w:rsidRPr="0095708B" w:rsidRDefault="00A80B00" w:rsidP="00A80B00">
            <w:pPr>
              <w:rPr>
                <w:rFonts w:ascii="Arial" w:hAnsi="Arial" w:cs="Arial"/>
              </w:rPr>
            </w:pPr>
          </w:p>
        </w:tc>
        <w:tc>
          <w:tcPr>
            <w:tcW w:w="2335" w:type="dxa"/>
          </w:tcPr>
          <w:p w14:paraId="0A446188" w14:textId="77777777" w:rsidR="00A80B00" w:rsidRPr="0095708B" w:rsidRDefault="00A80B00" w:rsidP="00A80B00">
            <w:pPr>
              <w:rPr>
                <w:rFonts w:ascii="Arial" w:hAnsi="Arial" w:cs="Arial"/>
              </w:rPr>
            </w:pPr>
          </w:p>
        </w:tc>
      </w:tr>
      <w:tr w:rsidR="00A80B00" w:rsidRPr="006C3B3F" w14:paraId="350E9B3B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4C2CDD9B" w14:textId="11466E5A" w:rsidR="00A80B00" w:rsidRPr="0095708B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53</w:t>
            </w:r>
          </w:p>
        </w:tc>
        <w:tc>
          <w:tcPr>
            <w:tcW w:w="4242" w:type="dxa"/>
            <w:vAlign w:val="center"/>
          </w:tcPr>
          <w:p w14:paraId="703E610B" w14:textId="38242EC3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Double sided tape 2"</w:t>
            </w:r>
          </w:p>
        </w:tc>
        <w:tc>
          <w:tcPr>
            <w:tcW w:w="1417" w:type="dxa"/>
            <w:vAlign w:val="center"/>
          </w:tcPr>
          <w:p w14:paraId="241DC5C1" w14:textId="5100BAFC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2538402D" w14:textId="4D3F4052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7A02C7A0" w14:textId="4E98DAF0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57B137B0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44B250CD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07D2979A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27D35500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0C65E753" w14:textId="77F15AE3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54</w:t>
            </w:r>
          </w:p>
        </w:tc>
        <w:tc>
          <w:tcPr>
            <w:tcW w:w="4242" w:type="dxa"/>
            <w:vAlign w:val="center"/>
          </w:tcPr>
          <w:p w14:paraId="3C681A2B" w14:textId="5F22AEC1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Double sided tape 1"</w:t>
            </w:r>
          </w:p>
        </w:tc>
        <w:tc>
          <w:tcPr>
            <w:tcW w:w="1417" w:type="dxa"/>
            <w:vAlign w:val="center"/>
          </w:tcPr>
          <w:p w14:paraId="00C0B440" w14:textId="24123A7A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7BCF9971" w14:textId="0E937085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663E8BF8" w14:textId="591413E2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088CA182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161CA7BC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645B90EA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5F180ABB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71709B5E" w14:textId="75E48563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55</w:t>
            </w:r>
          </w:p>
        </w:tc>
        <w:tc>
          <w:tcPr>
            <w:tcW w:w="4242" w:type="dxa"/>
            <w:vAlign w:val="center"/>
          </w:tcPr>
          <w:p w14:paraId="08055219" w14:textId="5096F9A1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Pencil</w:t>
            </w:r>
          </w:p>
        </w:tc>
        <w:tc>
          <w:tcPr>
            <w:tcW w:w="1417" w:type="dxa"/>
            <w:vAlign w:val="center"/>
          </w:tcPr>
          <w:p w14:paraId="4F2B40C1" w14:textId="6A5A277F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49600461" w14:textId="495052EA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0394D608" w14:textId="724BB81D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7FE3ADBF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5C8D651B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376CAC3A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6180C8B1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386083B9" w14:textId="17271E9F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56</w:t>
            </w:r>
          </w:p>
        </w:tc>
        <w:tc>
          <w:tcPr>
            <w:tcW w:w="4242" w:type="dxa"/>
            <w:vAlign w:val="center"/>
          </w:tcPr>
          <w:p w14:paraId="69AA173D" w14:textId="4AF37552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White board duster</w:t>
            </w:r>
          </w:p>
        </w:tc>
        <w:tc>
          <w:tcPr>
            <w:tcW w:w="1417" w:type="dxa"/>
            <w:vAlign w:val="center"/>
          </w:tcPr>
          <w:p w14:paraId="3D4A607E" w14:textId="1FAA106D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696499BD" w14:textId="2989C87B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536ACAF0" w14:textId="5DE329C5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42F84CE0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4AAA1899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7A7E7CA5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778A1AB3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24A006CB" w14:textId="53E2B319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57</w:t>
            </w:r>
          </w:p>
        </w:tc>
        <w:tc>
          <w:tcPr>
            <w:tcW w:w="4242" w:type="dxa"/>
            <w:vAlign w:val="center"/>
          </w:tcPr>
          <w:p w14:paraId="2A316114" w14:textId="3F1F27DC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White board - 6x4ft</w:t>
            </w:r>
          </w:p>
        </w:tc>
        <w:tc>
          <w:tcPr>
            <w:tcW w:w="1417" w:type="dxa"/>
            <w:vAlign w:val="center"/>
          </w:tcPr>
          <w:p w14:paraId="4366131C" w14:textId="5A44DE8B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3DF7E0A7" w14:textId="25DCD89F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69724B72" w14:textId="6EC64082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60C53A04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094F90FC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4C79CBBE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6DB385AF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082F4DB3" w14:textId="31FDAF1A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58</w:t>
            </w:r>
          </w:p>
        </w:tc>
        <w:tc>
          <w:tcPr>
            <w:tcW w:w="4242" w:type="dxa"/>
            <w:vAlign w:val="center"/>
          </w:tcPr>
          <w:p w14:paraId="19C48B7F" w14:textId="6EDC449B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White board - 4x5 ft</w:t>
            </w:r>
          </w:p>
        </w:tc>
        <w:tc>
          <w:tcPr>
            <w:tcW w:w="1417" w:type="dxa"/>
            <w:vAlign w:val="center"/>
          </w:tcPr>
          <w:p w14:paraId="242834D8" w14:textId="1F1A5623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358014AB" w14:textId="246F1F9C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0DA5A191" w14:textId="46A5A22E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2633E90E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30808C76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4E99648E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5F4662FC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1B1C6C35" w14:textId="05F74292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59</w:t>
            </w:r>
          </w:p>
        </w:tc>
        <w:tc>
          <w:tcPr>
            <w:tcW w:w="4242" w:type="dxa"/>
            <w:vAlign w:val="center"/>
          </w:tcPr>
          <w:p w14:paraId="2C6FFACE" w14:textId="3B4D5D4F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White board - 3x4 ft</w:t>
            </w:r>
          </w:p>
        </w:tc>
        <w:tc>
          <w:tcPr>
            <w:tcW w:w="1417" w:type="dxa"/>
            <w:vAlign w:val="center"/>
          </w:tcPr>
          <w:p w14:paraId="5EF58A99" w14:textId="506735CF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0CD300A7" w14:textId="561C60F6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15CCBDD1" w14:textId="5B4B885D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6A9AC8C6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4F154991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7EB42041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13275888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2A5043AD" w14:textId="0F128BD2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60</w:t>
            </w:r>
          </w:p>
        </w:tc>
        <w:tc>
          <w:tcPr>
            <w:tcW w:w="4242" w:type="dxa"/>
            <w:vAlign w:val="center"/>
          </w:tcPr>
          <w:p w14:paraId="64410D6D" w14:textId="2B8CACBB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White board - 2x3 ft</w:t>
            </w:r>
          </w:p>
        </w:tc>
        <w:tc>
          <w:tcPr>
            <w:tcW w:w="1417" w:type="dxa"/>
            <w:vAlign w:val="center"/>
          </w:tcPr>
          <w:p w14:paraId="2EACF6AD" w14:textId="22882FC6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3C8009CA" w14:textId="19C0AD8A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1704540A" w14:textId="7BBB46D3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1C18CC51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7E62FA3E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36270CEB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3D3907C9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677C25FB" w14:textId="461BD7FA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61</w:t>
            </w:r>
          </w:p>
        </w:tc>
        <w:tc>
          <w:tcPr>
            <w:tcW w:w="4242" w:type="dxa"/>
            <w:vAlign w:val="center"/>
          </w:tcPr>
          <w:p w14:paraId="20CA0074" w14:textId="13CF082E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Hard Plastic folder</w:t>
            </w:r>
          </w:p>
        </w:tc>
        <w:tc>
          <w:tcPr>
            <w:tcW w:w="1417" w:type="dxa"/>
            <w:vAlign w:val="center"/>
          </w:tcPr>
          <w:p w14:paraId="008015B2" w14:textId="5D9D9625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4CCCFFF1" w14:textId="0FCE3764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6F8395D1" w14:textId="5A991432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2617735B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6CB12A6B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63B54C32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1ADC8F15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4FEC79E4" w14:textId="74D8DB9A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62</w:t>
            </w:r>
          </w:p>
        </w:tc>
        <w:tc>
          <w:tcPr>
            <w:tcW w:w="4242" w:type="dxa"/>
            <w:vAlign w:val="center"/>
          </w:tcPr>
          <w:p w14:paraId="3E0D11CB" w14:textId="5B6B2A25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A3 - Small notebook (20 page)</w:t>
            </w:r>
          </w:p>
        </w:tc>
        <w:tc>
          <w:tcPr>
            <w:tcW w:w="1417" w:type="dxa"/>
            <w:vAlign w:val="center"/>
          </w:tcPr>
          <w:p w14:paraId="16707D27" w14:textId="0195F3C5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747E03ED" w14:textId="752FA9E7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2169953C" w14:textId="3DA8B2A2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6A8ED544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049893EF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6C6FDF75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21EED552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1A69CA9C" w14:textId="0C725913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63</w:t>
            </w:r>
          </w:p>
        </w:tc>
        <w:tc>
          <w:tcPr>
            <w:tcW w:w="4242" w:type="dxa"/>
            <w:vAlign w:val="center"/>
          </w:tcPr>
          <w:p w14:paraId="678E7C11" w14:textId="4CC19B80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A3 - Small notebook (25 page)</w:t>
            </w:r>
          </w:p>
        </w:tc>
        <w:tc>
          <w:tcPr>
            <w:tcW w:w="1417" w:type="dxa"/>
            <w:vAlign w:val="center"/>
          </w:tcPr>
          <w:p w14:paraId="603A7742" w14:textId="70B57660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3DFE0C13" w14:textId="4095F40F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5621FA5C" w14:textId="0BD9BCFB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708E83DF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2665E3CC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2DE0BE3C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0B88D36E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627A763D" w14:textId="5A059561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64</w:t>
            </w:r>
          </w:p>
        </w:tc>
        <w:tc>
          <w:tcPr>
            <w:tcW w:w="4242" w:type="dxa"/>
            <w:vAlign w:val="center"/>
          </w:tcPr>
          <w:p w14:paraId="0F16FEFE" w14:textId="3A776BA5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A3 - Small notebook (35 page)</w:t>
            </w:r>
          </w:p>
        </w:tc>
        <w:tc>
          <w:tcPr>
            <w:tcW w:w="1417" w:type="dxa"/>
            <w:vAlign w:val="center"/>
          </w:tcPr>
          <w:p w14:paraId="00412148" w14:textId="7C8B2859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5DA673D0" w14:textId="53C0C814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55B5D64B" w14:textId="3B33B1A4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3BEADA68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3BC9957C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3F787762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150A7A30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3738546E" w14:textId="7EDB10A1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65</w:t>
            </w:r>
          </w:p>
        </w:tc>
        <w:tc>
          <w:tcPr>
            <w:tcW w:w="4242" w:type="dxa"/>
            <w:vAlign w:val="center"/>
          </w:tcPr>
          <w:p w14:paraId="070BC799" w14:textId="1269733C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A3 - Small notebook (40 page)</w:t>
            </w:r>
          </w:p>
        </w:tc>
        <w:tc>
          <w:tcPr>
            <w:tcW w:w="1417" w:type="dxa"/>
            <w:vAlign w:val="center"/>
          </w:tcPr>
          <w:p w14:paraId="69F4DE92" w14:textId="0197E43C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720B6466" w14:textId="25C87EEF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3A178355" w14:textId="4932ACDB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33162B79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748E8164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1A06E1A0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1ECC952A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4DFE4CB8" w14:textId="3FE89FFA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66</w:t>
            </w:r>
          </w:p>
        </w:tc>
        <w:tc>
          <w:tcPr>
            <w:tcW w:w="4242" w:type="dxa"/>
            <w:vAlign w:val="center"/>
          </w:tcPr>
          <w:p w14:paraId="2FD1FB0C" w14:textId="7276738D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A3 - Small notebook (50 page)</w:t>
            </w:r>
          </w:p>
        </w:tc>
        <w:tc>
          <w:tcPr>
            <w:tcW w:w="1417" w:type="dxa"/>
            <w:vAlign w:val="center"/>
          </w:tcPr>
          <w:p w14:paraId="2598CAC9" w14:textId="3B1B75B0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71A8492C" w14:textId="17BA5E3C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600C1A1D" w14:textId="381E23F4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4B52B190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3E72B1C9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511B4901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312F6055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29833205" w14:textId="7DF0C79C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67</w:t>
            </w:r>
          </w:p>
        </w:tc>
        <w:tc>
          <w:tcPr>
            <w:tcW w:w="4242" w:type="dxa"/>
            <w:vAlign w:val="center"/>
          </w:tcPr>
          <w:p w14:paraId="2922A16A" w14:textId="453BCF40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A3 - Small notebook (65 page)</w:t>
            </w:r>
          </w:p>
        </w:tc>
        <w:tc>
          <w:tcPr>
            <w:tcW w:w="1417" w:type="dxa"/>
            <w:vAlign w:val="center"/>
          </w:tcPr>
          <w:p w14:paraId="309730CE" w14:textId="277EBB01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33382BC0" w14:textId="63BDDB3E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0CF32138" w14:textId="77560BAC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664E2B39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5FDD074A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3D6D9D11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619F5BC8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018F577A" w14:textId="7ADBEAB5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68</w:t>
            </w:r>
          </w:p>
        </w:tc>
        <w:tc>
          <w:tcPr>
            <w:tcW w:w="4242" w:type="dxa"/>
            <w:vAlign w:val="center"/>
          </w:tcPr>
          <w:p w14:paraId="731B9871" w14:textId="15EF948E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White board marker (foam)</w:t>
            </w:r>
          </w:p>
        </w:tc>
        <w:tc>
          <w:tcPr>
            <w:tcW w:w="1417" w:type="dxa"/>
            <w:vAlign w:val="center"/>
          </w:tcPr>
          <w:p w14:paraId="04B41EF1" w14:textId="43D8E10A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0D13B42F" w14:textId="0590C340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47F41E21" w14:textId="3B0AC2FD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7B34B485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2FFE5F08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4C90948A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2BA1AD71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3990E5D8" w14:textId="56DC998A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69</w:t>
            </w:r>
          </w:p>
        </w:tc>
        <w:tc>
          <w:tcPr>
            <w:tcW w:w="4242" w:type="dxa"/>
            <w:vAlign w:val="center"/>
          </w:tcPr>
          <w:p w14:paraId="06CE4F50" w14:textId="2322C834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White board marker (liquid)</w:t>
            </w:r>
          </w:p>
        </w:tc>
        <w:tc>
          <w:tcPr>
            <w:tcW w:w="1417" w:type="dxa"/>
            <w:vAlign w:val="center"/>
          </w:tcPr>
          <w:p w14:paraId="33C55A40" w14:textId="723E2801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352406D8" w14:textId="1D9F2D0B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42274BC9" w14:textId="26E74758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78932426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3FDEC69B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60760B70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4220BD16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74879526" w14:textId="286AE46E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70</w:t>
            </w:r>
          </w:p>
        </w:tc>
        <w:tc>
          <w:tcPr>
            <w:tcW w:w="4242" w:type="dxa"/>
            <w:vAlign w:val="center"/>
          </w:tcPr>
          <w:p w14:paraId="1071CF7D" w14:textId="08674AB6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Signature pen (pilot pen v7)</w:t>
            </w:r>
          </w:p>
        </w:tc>
        <w:tc>
          <w:tcPr>
            <w:tcW w:w="1417" w:type="dxa"/>
            <w:vAlign w:val="center"/>
          </w:tcPr>
          <w:p w14:paraId="7931AB79" w14:textId="5591935E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018C4296" w14:textId="7E8FBAB6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7CE33141" w14:textId="11A8AFDF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32E596BB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2CD45C93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69F048AB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0493A0F5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7D02BD38" w14:textId="114DD3AD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71</w:t>
            </w:r>
          </w:p>
        </w:tc>
        <w:tc>
          <w:tcPr>
            <w:tcW w:w="4242" w:type="dxa"/>
            <w:vAlign w:val="center"/>
          </w:tcPr>
          <w:p w14:paraId="6D221171" w14:textId="7DA9D718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Stamp pad</w:t>
            </w:r>
          </w:p>
        </w:tc>
        <w:tc>
          <w:tcPr>
            <w:tcW w:w="1417" w:type="dxa"/>
            <w:vAlign w:val="center"/>
          </w:tcPr>
          <w:p w14:paraId="4F03FEE1" w14:textId="4CCF514B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6755EE0E" w14:textId="6AFACF67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669A73A3" w14:textId="0F6FBAA2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4E532B46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67B00E52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68223D39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3799712B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2E92840A" w14:textId="2A503D82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72</w:t>
            </w:r>
          </w:p>
        </w:tc>
        <w:tc>
          <w:tcPr>
            <w:tcW w:w="4242" w:type="dxa"/>
            <w:vAlign w:val="center"/>
          </w:tcPr>
          <w:p w14:paraId="45E02D7A" w14:textId="77ADAFA6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Stamp pad ink</w:t>
            </w:r>
          </w:p>
        </w:tc>
        <w:tc>
          <w:tcPr>
            <w:tcW w:w="1417" w:type="dxa"/>
            <w:vAlign w:val="center"/>
          </w:tcPr>
          <w:p w14:paraId="443D83DA" w14:textId="486E8369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06F81692" w14:textId="32F382DA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76868061" w14:textId="4C578A4E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20F802ED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6594F0F9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1DED671C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10200311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149749DA" w14:textId="3A94EDF0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73</w:t>
            </w:r>
          </w:p>
        </w:tc>
        <w:tc>
          <w:tcPr>
            <w:tcW w:w="4242" w:type="dxa"/>
            <w:vAlign w:val="center"/>
          </w:tcPr>
          <w:p w14:paraId="0AF8F1C3" w14:textId="5D385DED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Staple remover</w:t>
            </w:r>
          </w:p>
        </w:tc>
        <w:tc>
          <w:tcPr>
            <w:tcW w:w="1417" w:type="dxa"/>
            <w:vAlign w:val="center"/>
          </w:tcPr>
          <w:p w14:paraId="0B5F76D9" w14:textId="52B432D4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685F0E5D" w14:textId="42EFB658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21B6F415" w14:textId="5561A7AE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02BE8B7F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62FA2DA6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32B62115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54474CAD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37224DE3" w14:textId="7C138A1D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74</w:t>
            </w:r>
          </w:p>
        </w:tc>
        <w:tc>
          <w:tcPr>
            <w:tcW w:w="4242" w:type="dxa"/>
            <w:vAlign w:val="center"/>
          </w:tcPr>
          <w:p w14:paraId="3A12C579" w14:textId="56783938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Staple  (24/6)</w:t>
            </w:r>
          </w:p>
        </w:tc>
        <w:tc>
          <w:tcPr>
            <w:tcW w:w="1417" w:type="dxa"/>
            <w:vAlign w:val="center"/>
          </w:tcPr>
          <w:p w14:paraId="7D2E7BC9" w14:textId="660EC721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7B4FBD23" w14:textId="01331CF3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Box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3D17CFF1" w14:textId="1E6A93C8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55911D80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3B25A63F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2E678432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6DE64962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4E5572DF" w14:textId="509483DB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75</w:t>
            </w:r>
          </w:p>
        </w:tc>
        <w:tc>
          <w:tcPr>
            <w:tcW w:w="4242" w:type="dxa"/>
            <w:vAlign w:val="center"/>
          </w:tcPr>
          <w:p w14:paraId="3F24AFAD" w14:textId="5D37F74D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Staple (No. 10)</w:t>
            </w:r>
          </w:p>
        </w:tc>
        <w:tc>
          <w:tcPr>
            <w:tcW w:w="1417" w:type="dxa"/>
            <w:vAlign w:val="center"/>
          </w:tcPr>
          <w:p w14:paraId="7D745171" w14:textId="5FFA2E34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726554D5" w14:textId="20EA34A0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Box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34746817" w14:textId="79B423C3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70CA05CE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114DACAB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6BE5E746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42F7020D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369A369A" w14:textId="6A5E1E18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76</w:t>
            </w:r>
          </w:p>
        </w:tc>
        <w:tc>
          <w:tcPr>
            <w:tcW w:w="4242" w:type="dxa"/>
            <w:vAlign w:val="center"/>
          </w:tcPr>
          <w:p w14:paraId="552D917A" w14:textId="47173CA2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Stapler (24/6 - 26/6)</w:t>
            </w:r>
          </w:p>
        </w:tc>
        <w:tc>
          <w:tcPr>
            <w:tcW w:w="1417" w:type="dxa"/>
            <w:vAlign w:val="center"/>
          </w:tcPr>
          <w:p w14:paraId="5032E5DD" w14:textId="1BCB6C57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4BA92261" w14:textId="53F1A741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3298CDF0" w14:textId="0ECCF451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2B213CD7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3527D6FA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546F0A9D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042AC69B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19167E79" w14:textId="442CEAF2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77</w:t>
            </w:r>
          </w:p>
        </w:tc>
        <w:tc>
          <w:tcPr>
            <w:tcW w:w="4242" w:type="dxa"/>
            <w:vAlign w:val="center"/>
          </w:tcPr>
          <w:p w14:paraId="0EFEA1F4" w14:textId="617DEFC3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Stapler No. 10</w:t>
            </w:r>
          </w:p>
        </w:tc>
        <w:tc>
          <w:tcPr>
            <w:tcW w:w="1417" w:type="dxa"/>
            <w:vAlign w:val="center"/>
          </w:tcPr>
          <w:p w14:paraId="5997D7BE" w14:textId="66080B36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313C8684" w14:textId="78AA58BE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7A013E68" w14:textId="67C5804B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1CC40E6D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286A1BC7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09B87345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4AB0A07E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7811E60C" w14:textId="0EFB6244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78</w:t>
            </w:r>
          </w:p>
        </w:tc>
        <w:tc>
          <w:tcPr>
            <w:tcW w:w="4242" w:type="dxa"/>
            <w:vAlign w:val="center"/>
          </w:tcPr>
          <w:p w14:paraId="61B34DF9" w14:textId="3763EEAC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Post it pad (3"x3")</w:t>
            </w:r>
          </w:p>
        </w:tc>
        <w:tc>
          <w:tcPr>
            <w:tcW w:w="1417" w:type="dxa"/>
            <w:vAlign w:val="center"/>
          </w:tcPr>
          <w:p w14:paraId="36C32DC9" w14:textId="5DA30D01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78C05A2C" w14:textId="3A1B5760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Dozen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0650483E" w14:textId="1ED7B848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50F0288C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28505B47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2DCA7328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26328932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7509EF3E" w14:textId="549F9239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79</w:t>
            </w:r>
          </w:p>
        </w:tc>
        <w:tc>
          <w:tcPr>
            <w:tcW w:w="4242" w:type="dxa"/>
            <w:vAlign w:val="center"/>
          </w:tcPr>
          <w:p w14:paraId="192C05D4" w14:textId="2695AB57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Four color post it pad (small) - kata</w:t>
            </w:r>
          </w:p>
        </w:tc>
        <w:tc>
          <w:tcPr>
            <w:tcW w:w="1417" w:type="dxa"/>
            <w:vAlign w:val="center"/>
          </w:tcPr>
          <w:p w14:paraId="48E8437F" w14:textId="5336B8E7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117242CB" w14:textId="45F3DC82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Dozen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67792F8C" w14:textId="54C55F5F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2F220AD7" w14:textId="77777777" w:rsidR="00A80B00" w:rsidRPr="0095708B" w:rsidRDefault="00A80B00" w:rsidP="00A80B00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4806B30C" w14:textId="77777777" w:rsidR="00A80B00" w:rsidRPr="0095708B" w:rsidRDefault="00A80B00" w:rsidP="00A80B00">
            <w:pPr>
              <w:rPr>
                <w:rFonts w:ascii="Arial" w:hAnsi="Arial" w:cs="Arial"/>
              </w:rPr>
            </w:pPr>
          </w:p>
        </w:tc>
        <w:tc>
          <w:tcPr>
            <w:tcW w:w="2335" w:type="dxa"/>
          </w:tcPr>
          <w:p w14:paraId="440F9E23" w14:textId="77777777" w:rsidR="00A80B00" w:rsidRPr="0095708B" w:rsidRDefault="00A80B00" w:rsidP="00A80B00">
            <w:pPr>
              <w:rPr>
                <w:rFonts w:ascii="Arial" w:hAnsi="Arial" w:cs="Arial"/>
              </w:rPr>
            </w:pPr>
          </w:p>
        </w:tc>
      </w:tr>
      <w:tr w:rsidR="00A80B00" w:rsidRPr="006C3B3F" w14:paraId="5E314878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7BC60CE4" w14:textId="4CA4C49A" w:rsidR="00A80B00" w:rsidRPr="0095708B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80</w:t>
            </w:r>
          </w:p>
        </w:tc>
        <w:tc>
          <w:tcPr>
            <w:tcW w:w="4242" w:type="dxa"/>
            <w:vAlign w:val="center"/>
          </w:tcPr>
          <w:p w14:paraId="77E97CD6" w14:textId="07A8FB60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Tape dispenser No.  811</w:t>
            </w:r>
          </w:p>
        </w:tc>
        <w:tc>
          <w:tcPr>
            <w:tcW w:w="1417" w:type="dxa"/>
            <w:vAlign w:val="center"/>
          </w:tcPr>
          <w:p w14:paraId="5367213E" w14:textId="75605214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367318F9" w14:textId="375F50E0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7891CCF0" w14:textId="32E8A8B6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0C701424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42C173C8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12839D2B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4C8CD63A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23B6193C" w14:textId="58C8C117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81</w:t>
            </w:r>
          </w:p>
        </w:tc>
        <w:tc>
          <w:tcPr>
            <w:tcW w:w="4242" w:type="dxa"/>
            <w:vAlign w:val="center"/>
          </w:tcPr>
          <w:p w14:paraId="1BF2CD05" w14:textId="78C04054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White envelope (10x4)" 80g</w:t>
            </w:r>
          </w:p>
        </w:tc>
        <w:tc>
          <w:tcPr>
            <w:tcW w:w="1417" w:type="dxa"/>
            <w:vAlign w:val="center"/>
          </w:tcPr>
          <w:p w14:paraId="4CAFF176" w14:textId="0B39B325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14CF21FF" w14:textId="5EAE7F8F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6957FD37" w14:textId="229D28DC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6F9A0F0E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04407165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374AD2FC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2B312F26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52035040" w14:textId="46F9EE1C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82</w:t>
            </w:r>
          </w:p>
        </w:tc>
        <w:tc>
          <w:tcPr>
            <w:tcW w:w="4242" w:type="dxa"/>
            <w:vAlign w:val="center"/>
          </w:tcPr>
          <w:p w14:paraId="642A97A4" w14:textId="0270C809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A4 brown envelope</w:t>
            </w:r>
          </w:p>
        </w:tc>
        <w:tc>
          <w:tcPr>
            <w:tcW w:w="1417" w:type="dxa"/>
            <w:vAlign w:val="center"/>
          </w:tcPr>
          <w:p w14:paraId="51085A19" w14:textId="3F9A38E1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48756406" w14:textId="67607726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5A8B0615" w14:textId="02353221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22752D8C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04610624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193541FC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6BF72CE2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18EA8D0A" w14:textId="4B48A41F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83</w:t>
            </w:r>
          </w:p>
        </w:tc>
        <w:tc>
          <w:tcPr>
            <w:tcW w:w="4242" w:type="dxa"/>
            <w:vAlign w:val="center"/>
          </w:tcPr>
          <w:p w14:paraId="79317000" w14:textId="0657A0B7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Multi plug – with five 3-pin socket</w:t>
            </w:r>
            <w:r>
              <w:rPr>
                <w:rFonts w:ascii="Arial" w:hAnsi="Arial" w:cs="Arial"/>
                <w:sz w:val="22"/>
                <w:szCs w:val="22"/>
              </w:rPr>
              <w:br/>
              <w:t>Similar to click</w:t>
            </w:r>
          </w:p>
        </w:tc>
        <w:tc>
          <w:tcPr>
            <w:tcW w:w="1417" w:type="dxa"/>
            <w:vAlign w:val="center"/>
          </w:tcPr>
          <w:p w14:paraId="78A2B91E" w14:textId="1A84F08C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15A49D53" w14:textId="7AC7E3B6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67344281" w14:textId="4DD0C3ED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5AE84865" w14:textId="77777777" w:rsidR="00A80B00" w:rsidRPr="0095708B" w:rsidRDefault="00A80B00" w:rsidP="00A80B00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1C2E3C5C" w14:textId="77777777" w:rsidR="00A80B00" w:rsidRPr="0095708B" w:rsidRDefault="00A80B00" w:rsidP="00A80B00">
            <w:pPr>
              <w:rPr>
                <w:rFonts w:ascii="Arial" w:hAnsi="Arial" w:cs="Arial"/>
              </w:rPr>
            </w:pPr>
          </w:p>
        </w:tc>
        <w:tc>
          <w:tcPr>
            <w:tcW w:w="2335" w:type="dxa"/>
          </w:tcPr>
          <w:p w14:paraId="34CE5DF4" w14:textId="77777777" w:rsidR="00A80B00" w:rsidRPr="0095708B" w:rsidRDefault="00A80B00" w:rsidP="00A80B00">
            <w:pPr>
              <w:rPr>
                <w:rFonts w:ascii="Arial" w:hAnsi="Arial" w:cs="Arial"/>
              </w:rPr>
            </w:pPr>
          </w:p>
        </w:tc>
      </w:tr>
      <w:tr w:rsidR="00A80B00" w:rsidRPr="006C3B3F" w14:paraId="247D8FBF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0481D2BD" w14:textId="2193A76E" w:rsidR="00A80B00" w:rsidRPr="0095708B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84</w:t>
            </w:r>
          </w:p>
        </w:tc>
        <w:tc>
          <w:tcPr>
            <w:tcW w:w="4242" w:type="dxa"/>
            <w:vAlign w:val="center"/>
          </w:tcPr>
          <w:p w14:paraId="037E6139" w14:textId="6C54C8A5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Ball Pen</w:t>
            </w:r>
          </w:p>
        </w:tc>
        <w:tc>
          <w:tcPr>
            <w:tcW w:w="1417" w:type="dxa"/>
            <w:vAlign w:val="center"/>
          </w:tcPr>
          <w:p w14:paraId="226482E7" w14:textId="790CF868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04FE9E6E" w14:textId="6177C76F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37109284" w14:textId="5CF92DD2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11D1A068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32037014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48EF6EE1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4C5B8E8C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00005C58" w14:textId="46125C82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85</w:t>
            </w:r>
          </w:p>
        </w:tc>
        <w:tc>
          <w:tcPr>
            <w:tcW w:w="4242" w:type="dxa"/>
            <w:vAlign w:val="center"/>
          </w:tcPr>
          <w:p w14:paraId="28E35A29" w14:textId="0BA24659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Kitchen Tissue holder</w:t>
            </w:r>
          </w:p>
        </w:tc>
        <w:tc>
          <w:tcPr>
            <w:tcW w:w="1417" w:type="dxa"/>
            <w:vAlign w:val="center"/>
          </w:tcPr>
          <w:p w14:paraId="3506A798" w14:textId="01A2ADEA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5B584B88" w14:textId="4B2AD327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65568E06" w14:textId="5E5FB026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4493726B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67993E79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7CFE8C5C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098FDA64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6F7864B4" w14:textId="7A26EACF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86</w:t>
            </w:r>
          </w:p>
        </w:tc>
        <w:tc>
          <w:tcPr>
            <w:tcW w:w="4242" w:type="dxa"/>
            <w:vAlign w:val="center"/>
          </w:tcPr>
          <w:p w14:paraId="78BC310B" w14:textId="6B718717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Kitchen Tissue</w:t>
            </w:r>
          </w:p>
        </w:tc>
        <w:tc>
          <w:tcPr>
            <w:tcW w:w="1417" w:type="dxa"/>
            <w:vAlign w:val="center"/>
          </w:tcPr>
          <w:p w14:paraId="66B26350" w14:textId="58F68E7F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6498D8B0" w14:textId="44F3533D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Roll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56BDD5F7" w14:textId="17F57A00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4BC65280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1257D650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4EC57E6C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1A6697A6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6EB9EA0B" w14:textId="3A3F2227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87</w:t>
            </w:r>
          </w:p>
        </w:tc>
        <w:tc>
          <w:tcPr>
            <w:tcW w:w="4242" w:type="dxa"/>
            <w:vAlign w:val="center"/>
          </w:tcPr>
          <w:p w14:paraId="6D549F48" w14:textId="7D58777C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Facial tissue (250x1 ply)</w:t>
            </w:r>
          </w:p>
        </w:tc>
        <w:tc>
          <w:tcPr>
            <w:tcW w:w="1417" w:type="dxa"/>
            <w:vAlign w:val="center"/>
          </w:tcPr>
          <w:p w14:paraId="626F6D96" w14:textId="05C58997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67CC0B00" w14:textId="45CD1D5B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Box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19CEF457" w14:textId="3F55FD75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33807251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61AE568E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783B6A36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500F4255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6CD482DC" w14:textId="69AB0008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88</w:t>
            </w:r>
          </w:p>
        </w:tc>
        <w:tc>
          <w:tcPr>
            <w:tcW w:w="4242" w:type="dxa"/>
            <w:vAlign w:val="center"/>
          </w:tcPr>
          <w:p w14:paraId="2FAD1DAC" w14:textId="45ECD33F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Paper Napkins (13"X 1 PLY) Unscented</w:t>
            </w:r>
          </w:p>
        </w:tc>
        <w:tc>
          <w:tcPr>
            <w:tcW w:w="1417" w:type="dxa"/>
            <w:vAlign w:val="center"/>
          </w:tcPr>
          <w:p w14:paraId="1F580AC1" w14:textId="063C1092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0FA15B98" w14:textId="68EC0FDC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Pack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3C4382A7" w14:textId="60E958D4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04F80F7F" w14:textId="77777777" w:rsidR="00A80B00" w:rsidRPr="0095708B" w:rsidRDefault="00A80B00" w:rsidP="00A80B00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3B7731E9" w14:textId="77777777" w:rsidR="00A80B00" w:rsidRPr="0095708B" w:rsidRDefault="00A80B00" w:rsidP="00A80B00">
            <w:pPr>
              <w:rPr>
                <w:rFonts w:ascii="Arial" w:hAnsi="Arial" w:cs="Arial"/>
              </w:rPr>
            </w:pPr>
          </w:p>
        </w:tc>
        <w:tc>
          <w:tcPr>
            <w:tcW w:w="2335" w:type="dxa"/>
          </w:tcPr>
          <w:p w14:paraId="66C28904" w14:textId="77777777" w:rsidR="00A80B00" w:rsidRPr="0095708B" w:rsidRDefault="00A80B00" w:rsidP="00A80B00">
            <w:pPr>
              <w:rPr>
                <w:rFonts w:ascii="Arial" w:hAnsi="Arial" w:cs="Arial"/>
              </w:rPr>
            </w:pPr>
          </w:p>
        </w:tc>
      </w:tr>
      <w:tr w:rsidR="00A80B00" w:rsidRPr="006C3B3F" w14:paraId="72D5CFE4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74709596" w14:textId="3CBBDCA2" w:rsidR="00A80B00" w:rsidRPr="0095708B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89</w:t>
            </w:r>
          </w:p>
        </w:tc>
        <w:tc>
          <w:tcPr>
            <w:tcW w:w="4242" w:type="dxa"/>
            <w:vAlign w:val="center"/>
          </w:tcPr>
          <w:p w14:paraId="1E278C1D" w14:textId="2970F3D3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Plastic ID card holder </w:t>
            </w:r>
          </w:p>
        </w:tc>
        <w:tc>
          <w:tcPr>
            <w:tcW w:w="1417" w:type="dxa"/>
            <w:vAlign w:val="center"/>
          </w:tcPr>
          <w:p w14:paraId="6E36E84F" w14:textId="495452AE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4B7B0C3E" w14:textId="43296907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4A9195F1" w14:textId="7301A95C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4E321C36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73711F67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55CE9FD0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30F3162C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0F955C29" w14:textId="014C7D16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90</w:t>
            </w:r>
          </w:p>
        </w:tc>
        <w:tc>
          <w:tcPr>
            <w:tcW w:w="4242" w:type="dxa"/>
            <w:vAlign w:val="center"/>
          </w:tcPr>
          <w:p w14:paraId="6FFD4DF5" w14:textId="6D46BA9E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Good Quality Lanyard</w:t>
            </w:r>
            <w:r>
              <w:rPr>
                <w:rFonts w:ascii="Arial" w:hAnsi="Arial" w:cs="Arial"/>
                <w:sz w:val="22"/>
                <w:szCs w:val="22"/>
              </w:rPr>
              <w:br/>
              <w:t>Color: Navy Blue</w:t>
            </w:r>
          </w:p>
        </w:tc>
        <w:tc>
          <w:tcPr>
            <w:tcW w:w="1417" w:type="dxa"/>
            <w:vAlign w:val="center"/>
          </w:tcPr>
          <w:p w14:paraId="63A4B1A1" w14:textId="42F4CC68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403F509E" w14:textId="26AEFFEB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5804A326" w14:textId="21CB214A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44F3DC45" w14:textId="77777777" w:rsidR="00A80B00" w:rsidRPr="0095708B" w:rsidRDefault="00A80B00" w:rsidP="00A80B00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5A561962" w14:textId="77777777" w:rsidR="00A80B00" w:rsidRPr="0095708B" w:rsidRDefault="00A80B00" w:rsidP="00A80B00">
            <w:pPr>
              <w:rPr>
                <w:rFonts w:ascii="Arial" w:hAnsi="Arial" w:cs="Arial"/>
              </w:rPr>
            </w:pPr>
          </w:p>
        </w:tc>
        <w:tc>
          <w:tcPr>
            <w:tcW w:w="2335" w:type="dxa"/>
          </w:tcPr>
          <w:p w14:paraId="3418A808" w14:textId="77777777" w:rsidR="00A80B00" w:rsidRPr="0095708B" w:rsidRDefault="00A80B00" w:rsidP="00A80B00">
            <w:pPr>
              <w:rPr>
                <w:rFonts w:ascii="Arial" w:hAnsi="Arial" w:cs="Arial"/>
              </w:rPr>
            </w:pPr>
          </w:p>
        </w:tc>
      </w:tr>
      <w:tr w:rsidR="00A80B00" w:rsidRPr="006C3B3F" w14:paraId="1A27B9B6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78A65299" w14:textId="0FFA36F4" w:rsidR="00A80B00" w:rsidRPr="0095708B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91</w:t>
            </w:r>
          </w:p>
        </w:tc>
        <w:tc>
          <w:tcPr>
            <w:tcW w:w="4242" w:type="dxa"/>
            <w:vAlign w:val="center"/>
          </w:tcPr>
          <w:p w14:paraId="1FBBB5C3" w14:textId="4D723EDA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Pen holder</w:t>
            </w:r>
            <w:r>
              <w:rPr>
                <w:rFonts w:ascii="Arial" w:hAnsi="Arial" w:cs="Arial"/>
                <w:sz w:val="22"/>
                <w:szCs w:val="22"/>
              </w:rPr>
              <w:br/>
              <w:t>Similar to: Deli E908</w:t>
            </w:r>
          </w:p>
        </w:tc>
        <w:tc>
          <w:tcPr>
            <w:tcW w:w="1417" w:type="dxa"/>
            <w:vAlign w:val="center"/>
          </w:tcPr>
          <w:p w14:paraId="7F38CF2E" w14:textId="44527A89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417113A5" w14:textId="229CB410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2A0B6534" w14:textId="08C8D8E5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12364194" w14:textId="77777777" w:rsidR="00A80B00" w:rsidRPr="0095708B" w:rsidRDefault="00A80B00" w:rsidP="00A80B00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467E7B65" w14:textId="77777777" w:rsidR="00A80B00" w:rsidRPr="0095708B" w:rsidRDefault="00A80B00" w:rsidP="00A80B00">
            <w:pPr>
              <w:rPr>
                <w:rFonts w:ascii="Arial" w:hAnsi="Arial" w:cs="Arial"/>
              </w:rPr>
            </w:pPr>
          </w:p>
        </w:tc>
        <w:tc>
          <w:tcPr>
            <w:tcW w:w="2335" w:type="dxa"/>
          </w:tcPr>
          <w:p w14:paraId="7D50A71B" w14:textId="77777777" w:rsidR="00A80B00" w:rsidRPr="0095708B" w:rsidRDefault="00A80B00" w:rsidP="00A80B00">
            <w:pPr>
              <w:rPr>
                <w:rFonts w:ascii="Arial" w:hAnsi="Arial" w:cs="Arial"/>
              </w:rPr>
            </w:pPr>
          </w:p>
        </w:tc>
      </w:tr>
      <w:tr w:rsidR="00A80B00" w:rsidRPr="006C3B3F" w14:paraId="3AF6DC7B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010C3B2F" w14:textId="59957F43" w:rsidR="00A80B00" w:rsidRPr="0095708B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92</w:t>
            </w:r>
          </w:p>
        </w:tc>
        <w:tc>
          <w:tcPr>
            <w:tcW w:w="4242" w:type="dxa"/>
            <w:vAlign w:val="center"/>
          </w:tcPr>
          <w:p w14:paraId="4D47392A" w14:textId="32E209FD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Paper cutter steel body (Anti-cutter)</w:t>
            </w:r>
          </w:p>
        </w:tc>
        <w:tc>
          <w:tcPr>
            <w:tcW w:w="1417" w:type="dxa"/>
            <w:vAlign w:val="center"/>
          </w:tcPr>
          <w:p w14:paraId="4068D7DA" w14:textId="2B33C1EC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112D921A" w14:textId="70B48D8C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1C4AA300" w14:textId="1C3587D5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765BE946" w14:textId="77777777" w:rsidR="00A80B00" w:rsidRPr="0095708B" w:rsidRDefault="00A80B00" w:rsidP="00A80B00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3F111E10" w14:textId="77777777" w:rsidR="00A80B00" w:rsidRPr="0095708B" w:rsidRDefault="00A80B00" w:rsidP="00A80B00">
            <w:pPr>
              <w:rPr>
                <w:rFonts w:ascii="Arial" w:hAnsi="Arial" w:cs="Arial"/>
              </w:rPr>
            </w:pPr>
          </w:p>
        </w:tc>
        <w:tc>
          <w:tcPr>
            <w:tcW w:w="2335" w:type="dxa"/>
          </w:tcPr>
          <w:p w14:paraId="0EBB1A91" w14:textId="77777777" w:rsidR="00A80B00" w:rsidRPr="0095708B" w:rsidRDefault="00A80B00" w:rsidP="00A80B00">
            <w:pPr>
              <w:rPr>
                <w:rFonts w:ascii="Arial" w:hAnsi="Arial" w:cs="Arial"/>
              </w:rPr>
            </w:pPr>
          </w:p>
        </w:tc>
      </w:tr>
      <w:tr w:rsidR="00A80B00" w:rsidRPr="006C3B3F" w14:paraId="3B61299E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456E078D" w14:textId="4F62F5BE" w:rsidR="00A80B00" w:rsidRPr="0095708B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93</w:t>
            </w:r>
          </w:p>
        </w:tc>
        <w:tc>
          <w:tcPr>
            <w:tcW w:w="4242" w:type="dxa"/>
            <w:vAlign w:val="center"/>
          </w:tcPr>
          <w:p w14:paraId="29249486" w14:textId="24A5EBC1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Paper cutter Plastic body (Anti-cutter)</w:t>
            </w:r>
          </w:p>
        </w:tc>
        <w:tc>
          <w:tcPr>
            <w:tcW w:w="1417" w:type="dxa"/>
            <w:vAlign w:val="center"/>
          </w:tcPr>
          <w:p w14:paraId="7B62AC85" w14:textId="7BA340A4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13817456" w14:textId="59A7157D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6858D132" w14:textId="4CA8CA86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325E4FB8" w14:textId="77777777" w:rsidR="00A80B00" w:rsidRPr="0095708B" w:rsidRDefault="00A80B00" w:rsidP="00A80B00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6725168A" w14:textId="77777777" w:rsidR="00A80B00" w:rsidRPr="0095708B" w:rsidRDefault="00A80B00" w:rsidP="00A80B00">
            <w:pPr>
              <w:rPr>
                <w:rFonts w:ascii="Arial" w:hAnsi="Arial" w:cs="Arial"/>
              </w:rPr>
            </w:pPr>
          </w:p>
        </w:tc>
        <w:tc>
          <w:tcPr>
            <w:tcW w:w="2335" w:type="dxa"/>
          </w:tcPr>
          <w:p w14:paraId="14DE9E07" w14:textId="77777777" w:rsidR="00A80B00" w:rsidRPr="0095708B" w:rsidRDefault="00A80B00" w:rsidP="00A80B00">
            <w:pPr>
              <w:rPr>
                <w:rFonts w:ascii="Arial" w:hAnsi="Arial" w:cs="Arial"/>
              </w:rPr>
            </w:pPr>
          </w:p>
        </w:tc>
      </w:tr>
      <w:tr w:rsidR="00A80B00" w:rsidRPr="006C3B3F" w14:paraId="574E33F0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19865949" w14:textId="4BC781BF" w:rsidR="00A80B00" w:rsidRPr="0095708B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94</w:t>
            </w:r>
          </w:p>
        </w:tc>
        <w:tc>
          <w:tcPr>
            <w:tcW w:w="4242" w:type="dxa"/>
            <w:vAlign w:val="center"/>
          </w:tcPr>
          <w:p w14:paraId="521BF28D" w14:textId="0C521179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Stock Register Khata-16 No</w:t>
            </w:r>
          </w:p>
        </w:tc>
        <w:tc>
          <w:tcPr>
            <w:tcW w:w="1417" w:type="dxa"/>
            <w:vAlign w:val="center"/>
          </w:tcPr>
          <w:p w14:paraId="1534EB6F" w14:textId="40F3BF7A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2A38BD7E" w14:textId="79F05052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5DCA5F24" w14:textId="026E4FD9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37B0D626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16144321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225FFBDE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50B404BF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6E2B522E" w14:textId="2C1FE82C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95</w:t>
            </w:r>
          </w:p>
        </w:tc>
        <w:tc>
          <w:tcPr>
            <w:tcW w:w="4242" w:type="dxa"/>
            <w:vAlign w:val="center"/>
          </w:tcPr>
          <w:p w14:paraId="0EFCA04E" w14:textId="437517F0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Letter envelope (11x5)"</w:t>
            </w:r>
          </w:p>
        </w:tc>
        <w:tc>
          <w:tcPr>
            <w:tcW w:w="1417" w:type="dxa"/>
            <w:vAlign w:val="center"/>
          </w:tcPr>
          <w:p w14:paraId="0C9E91E7" w14:textId="62057460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3A4FFBEC" w14:textId="134659EB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29805EA2" w14:textId="5CF9F127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3CBB34C9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74E4C4E1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0761DEFB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6D289055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2526EAC1" w14:textId="1CEAC143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96</w:t>
            </w:r>
          </w:p>
        </w:tc>
        <w:tc>
          <w:tcPr>
            <w:tcW w:w="4242" w:type="dxa"/>
            <w:vAlign w:val="center"/>
          </w:tcPr>
          <w:p w14:paraId="6108C002" w14:textId="7E2428E0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Small scotch tape</w:t>
            </w:r>
          </w:p>
        </w:tc>
        <w:tc>
          <w:tcPr>
            <w:tcW w:w="1417" w:type="dxa"/>
            <w:vAlign w:val="center"/>
          </w:tcPr>
          <w:p w14:paraId="27BAFB06" w14:textId="064E648A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4B3CD70B" w14:textId="0CF4573A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78128DDF" w14:textId="7BA53D48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7AD98BC9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06D48DE4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23541EA6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1147A35B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4835F867" w14:textId="576508EC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97</w:t>
            </w:r>
          </w:p>
        </w:tc>
        <w:tc>
          <w:tcPr>
            <w:tcW w:w="4242" w:type="dxa"/>
            <w:vAlign w:val="center"/>
          </w:tcPr>
          <w:p w14:paraId="59875412" w14:textId="4C411FA5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USB stick (32 GB)</w:t>
            </w:r>
          </w:p>
        </w:tc>
        <w:tc>
          <w:tcPr>
            <w:tcW w:w="1417" w:type="dxa"/>
            <w:vAlign w:val="center"/>
          </w:tcPr>
          <w:p w14:paraId="37B10969" w14:textId="0873B78F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1DC2D6F1" w14:textId="14C31128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56BC8E34" w14:textId="0D2CFB61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1AA832A4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41AB7793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6A170C81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754A63C6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0452A285" w14:textId="53B27D8D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98</w:t>
            </w:r>
          </w:p>
        </w:tc>
        <w:tc>
          <w:tcPr>
            <w:tcW w:w="4242" w:type="dxa"/>
            <w:vAlign w:val="center"/>
          </w:tcPr>
          <w:p w14:paraId="71316E3A" w14:textId="7967E9F5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USB stick (64 GB)</w:t>
            </w:r>
          </w:p>
        </w:tc>
        <w:tc>
          <w:tcPr>
            <w:tcW w:w="1417" w:type="dxa"/>
            <w:vAlign w:val="center"/>
          </w:tcPr>
          <w:p w14:paraId="105EA3D4" w14:textId="5A55AFFB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19BFC021" w14:textId="1A75F124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6C3A69BC" w14:textId="11B47469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17F73089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010DA628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03ABEA5B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4A0C9886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41E2898A" w14:textId="45BFA153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99</w:t>
            </w:r>
          </w:p>
        </w:tc>
        <w:tc>
          <w:tcPr>
            <w:tcW w:w="4242" w:type="dxa"/>
            <w:vAlign w:val="center"/>
          </w:tcPr>
          <w:p w14:paraId="2AC34F39" w14:textId="22876739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Wired Computer mouse</w:t>
            </w:r>
          </w:p>
        </w:tc>
        <w:tc>
          <w:tcPr>
            <w:tcW w:w="1417" w:type="dxa"/>
            <w:vAlign w:val="center"/>
          </w:tcPr>
          <w:p w14:paraId="21C2FA40" w14:textId="244D1184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50073A19" w14:textId="39B0C21A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404CAA8C" w14:textId="52E28E26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5837920D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66EAEAB7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5D3B6132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44E41861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604432F5" w14:textId="105CDD7B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4242" w:type="dxa"/>
            <w:vAlign w:val="center"/>
          </w:tcPr>
          <w:p w14:paraId="3363B885" w14:textId="3F8FBC11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Wireless computer mouse</w:t>
            </w:r>
          </w:p>
        </w:tc>
        <w:tc>
          <w:tcPr>
            <w:tcW w:w="1417" w:type="dxa"/>
            <w:vAlign w:val="center"/>
          </w:tcPr>
          <w:p w14:paraId="13AAA627" w14:textId="3BA5CCEB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14B4E5DC" w14:textId="4D1338FC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7AE2EB88" w14:textId="587435E0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6E72AC9A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405474E0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031482A1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42D9F3E9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7D881C6D" w14:textId="625DD496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101</w:t>
            </w:r>
          </w:p>
        </w:tc>
        <w:tc>
          <w:tcPr>
            <w:tcW w:w="4242" w:type="dxa"/>
            <w:vAlign w:val="center"/>
          </w:tcPr>
          <w:p w14:paraId="69B7749C" w14:textId="082EA129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Mouse Pad</w:t>
            </w:r>
          </w:p>
        </w:tc>
        <w:tc>
          <w:tcPr>
            <w:tcW w:w="1417" w:type="dxa"/>
            <w:vAlign w:val="center"/>
          </w:tcPr>
          <w:p w14:paraId="3E017DFB" w14:textId="62B336A6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5A4AE2F2" w14:textId="757DF7B5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05F132D0" w14:textId="7D43A5B1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11370153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063A83A1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0DD86CFE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2E020250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3E6F0EDB" w14:textId="66033F1B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102</w:t>
            </w:r>
          </w:p>
        </w:tc>
        <w:tc>
          <w:tcPr>
            <w:tcW w:w="4242" w:type="dxa"/>
            <w:vAlign w:val="center"/>
          </w:tcPr>
          <w:p w14:paraId="4599BFE6" w14:textId="7FE95238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Flipchart paper (35 page)</w:t>
            </w:r>
          </w:p>
        </w:tc>
        <w:tc>
          <w:tcPr>
            <w:tcW w:w="1417" w:type="dxa"/>
            <w:vAlign w:val="center"/>
          </w:tcPr>
          <w:p w14:paraId="3663BA50" w14:textId="104471FF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2AEF6E26" w14:textId="7C94C4A0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3E616E8A" w14:textId="273876E8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3ADA6998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6811AE4E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0958C81F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716FAEF1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1E1F819E" w14:textId="72A0EB1A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103</w:t>
            </w:r>
          </w:p>
        </w:tc>
        <w:tc>
          <w:tcPr>
            <w:tcW w:w="4242" w:type="dxa"/>
            <w:vAlign w:val="center"/>
          </w:tcPr>
          <w:p w14:paraId="39BC59F9" w14:textId="3504349E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Flipchart paper (25 page)</w:t>
            </w:r>
          </w:p>
        </w:tc>
        <w:tc>
          <w:tcPr>
            <w:tcW w:w="1417" w:type="dxa"/>
            <w:vAlign w:val="center"/>
          </w:tcPr>
          <w:p w14:paraId="09D47B8E" w14:textId="2CD6087F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37949EC0" w14:textId="72482149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5B9AED03" w14:textId="3C3662A5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61836DF2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0A1DBF4C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32408D0B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2C6ABE83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64974C7C" w14:textId="1304DE2A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104</w:t>
            </w:r>
          </w:p>
        </w:tc>
        <w:tc>
          <w:tcPr>
            <w:tcW w:w="4242" w:type="dxa"/>
            <w:vAlign w:val="center"/>
          </w:tcPr>
          <w:p w14:paraId="1B5E117B" w14:textId="7D63580D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Flip chart stand</w:t>
            </w:r>
          </w:p>
        </w:tc>
        <w:tc>
          <w:tcPr>
            <w:tcW w:w="1417" w:type="dxa"/>
            <w:vAlign w:val="center"/>
          </w:tcPr>
          <w:p w14:paraId="02D16CC3" w14:textId="2A10C734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3746167C" w14:textId="5431F4C4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16D95BE2" w14:textId="0D732EE8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2BA6A680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334E3539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5A5C9270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6F326920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161B69AE" w14:textId="6BEBACEC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105</w:t>
            </w:r>
          </w:p>
        </w:tc>
        <w:tc>
          <w:tcPr>
            <w:tcW w:w="4242" w:type="dxa"/>
            <w:vAlign w:val="center"/>
          </w:tcPr>
          <w:p w14:paraId="34B1F3A1" w14:textId="6735F5F0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Plastic Magazine file</w:t>
            </w:r>
          </w:p>
        </w:tc>
        <w:tc>
          <w:tcPr>
            <w:tcW w:w="1417" w:type="dxa"/>
            <w:vAlign w:val="center"/>
          </w:tcPr>
          <w:p w14:paraId="29DC42E7" w14:textId="60B6F247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01FF627A" w14:textId="1B87D7CD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3D718B88" w14:textId="16DB4164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4802B680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2B203208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0D2C151B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4890F38E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7BF7D2ED" w14:textId="366E8B2E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106</w:t>
            </w:r>
          </w:p>
        </w:tc>
        <w:tc>
          <w:tcPr>
            <w:tcW w:w="4242" w:type="dxa"/>
            <w:vAlign w:val="center"/>
          </w:tcPr>
          <w:p w14:paraId="6D63DA49" w14:textId="1C28E4E9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Small Colour pencil </w:t>
            </w:r>
          </w:p>
        </w:tc>
        <w:tc>
          <w:tcPr>
            <w:tcW w:w="1417" w:type="dxa"/>
            <w:vAlign w:val="center"/>
          </w:tcPr>
          <w:p w14:paraId="2ABA1D07" w14:textId="65796635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40F86EC8" w14:textId="456E89B9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15BED550" w14:textId="74685B43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550A0BB1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7D6F76E3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3830F0C1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100A9A2D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7BDC6773" w14:textId="6E39B866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107</w:t>
            </w:r>
          </w:p>
        </w:tc>
        <w:tc>
          <w:tcPr>
            <w:tcW w:w="4242" w:type="dxa"/>
            <w:vAlign w:val="center"/>
          </w:tcPr>
          <w:p w14:paraId="517990F3" w14:textId="67E2879F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Binder long 2 hole (No. 182L)</w:t>
            </w:r>
          </w:p>
        </w:tc>
        <w:tc>
          <w:tcPr>
            <w:tcW w:w="1417" w:type="dxa"/>
            <w:vAlign w:val="center"/>
          </w:tcPr>
          <w:p w14:paraId="3FBAA2F4" w14:textId="7D52E5FA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760A3AF6" w14:textId="3CA6452A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0184E4C9" w14:textId="6282138C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62499868" w14:textId="77777777" w:rsidR="00A80B00" w:rsidRPr="0095708B" w:rsidRDefault="00A80B00" w:rsidP="00A80B00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3C68C020" w14:textId="77777777" w:rsidR="00A80B00" w:rsidRPr="0095708B" w:rsidRDefault="00A80B00" w:rsidP="00A80B00">
            <w:pPr>
              <w:rPr>
                <w:rFonts w:ascii="Arial" w:hAnsi="Arial" w:cs="Arial"/>
              </w:rPr>
            </w:pPr>
          </w:p>
        </w:tc>
        <w:tc>
          <w:tcPr>
            <w:tcW w:w="2335" w:type="dxa"/>
          </w:tcPr>
          <w:p w14:paraId="199F519C" w14:textId="77777777" w:rsidR="00A80B00" w:rsidRPr="0095708B" w:rsidRDefault="00A80B00" w:rsidP="00A80B00">
            <w:pPr>
              <w:rPr>
                <w:rFonts w:ascii="Arial" w:hAnsi="Arial" w:cs="Arial"/>
              </w:rPr>
            </w:pPr>
          </w:p>
        </w:tc>
      </w:tr>
      <w:tr w:rsidR="00A80B00" w:rsidRPr="006C3B3F" w14:paraId="3A79D73E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01C97549" w14:textId="17DE0CD5" w:rsidR="00A80B00" w:rsidRPr="0095708B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108</w:t>
            </w:r>
          </w:p>
        </w:tc>
        <w:tc>
          <w:tcPr>
            <w:tcW w:w="4242" w:type="dxa"/>
            <w:vAlign w:val="center"/>
          </w:tcPr>
          <w:p w14:paraId="28A52931" w14:textId="7879DBD0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Plastic Ring File 2"</w:t>
            </w:r>
          </w:p>
        </w:tc>
        <w:tc>
          <w:tcPr>
            <w:tcW w:w="1417" w:type="dxa"/>
            <w:vAlign w:val="center"/>
          </w:tcPr>
          <w:p w14:paraId="632A1511" w14:textId="704DA925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60771CF8" w14:textId="51B8369F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549F303B" w14:textId="3334C597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7A0A34FA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749F4A16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1DEA2428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67F655F2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6F432EA7" w14:textId="3AED8B04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109</w:t>
            </w:r>
          </w:p>
        </w:tc>
        <w:tc>
          <w:tcPr>
            <w:tcW w:w="4242" w:type="dxa"/>
            <w:vAlign w:val="center"/>
          </w:tcPr>
          <w:p w14:paraId="7F61A14B" w14:textId="75F2C0D5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Pilot V5 pen</w:t>
            </w:r>
          </w:p>
        </w:tc>
        <w:tc>
          <w:tcPr>
            <w:tcW w:w="1417" w:type="dxa"/>
            <w:vAlign w:val="center"/>
          </w:tcPr>
          <w:p w14:paraId="5F75B859" w14:textId="6E5EDE0F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422E2325" w14:textId="23144DDA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7F072318" w14:textId="0A8D02A2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4FDA5C0F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070A8D89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3AE46B54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6DBE229B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704C1C59" w14:textId="4450F9E5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110</w:t>
            </w:r>
          </w:p>
        </w:tc>
        <w:tc>
          <w:tcPr>
            <w:tcW w:w="4242" w:type="dxa"/>
            <w:vAlign w:val="center"/>
          </w:tcPr>
          <w:p w14:paraId="32E870B4" w14:textId="7CDC9865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Air freshener 300ml</w:t>
            </w:r>
          </w:p>
        </w:tc>
        <w:tc>
          <w:tcPr>
            <w:tcW w:w="1417" w:type="dxa"/>
            <w:vAlign w:val="center"/>
          </w:tcPr>
          <w:p w14:paraId="1A38724C" w14:textId="4879DBC3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02859D56" w14:textId="5CFB60BC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Bottle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5AF1A9E8" w14:textId="5EAAACFC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041015EF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78262479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6A522E11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2973C60E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32428BBF" w14:textId="302BAB5C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111</w:t>
            </w:r>
          </w:p>
        </w:tc>
        <w:tc>
          <w:tcPr>
            <w:tcW w:w="4242" w:type="dxa"/>
            <w:vAlign w:val="center"/>
          </w:tcPr>
          <w:p w14:paraId="3DF7E68B" w14:textId="35CF65FC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Liquid Hand washing soap 200ml</w:t>
            </w:r>
          </w:p>
        </w:tc>
        <w:tc>
          <w:tcPr>
            <w:tcW w:w="1417" w:type="dxa"/>
            <w:vAlign w:val="center"/>
          </w:tcPr>
          <w:p w14:paraId="6A543943" w14:textId="05F09A7D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3C25A638" w14:textId="32BB0382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Bottle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0B6674E2" w14:textId="54BB18DC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749EC0F7" w14:textId="77777777" w:rsidR="00A80B00" w:rsidRPr="0095708B" w:rsidRDefault="00A80B00" w:rsidP="00A80B00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095DACC9" w14:textId="77777777" w:rsidR="00A80B00" w:rsidRPr="0095708B" w:rsidRDefault="00A80B00" w:rsidP="00A80B00">
            <w:pPr>
              <w:rPr>
                <w:rFonts w:ascii="Arial" w:hAnsi="Arial" w:cs="Arial"/>
              </w:rPr>
            </w:pPr>
          </w:p>
        </w:tc>
        <w:tc>
          <w:tcPr>
            <w:tcW w:w="2335" w:type="dxa"/>
          </w:tcPr>
          <w:p w14:paraId="69BA419B" w14:textId="77777777" w:rsidR="00A80B00" w:rsidRPr="0095708B" w:rsidRDefault="00A80B00" w:rsidP="00A80B00">
            <w:pPr>
              <w:rPr>
                <w:rFonts w:ascii="Arial" w:hAnsi="Arial" w:cs="Arial"/>
              </w:rPr>
            </w:pPr>
          </w:p>
        </w:tc>
      </w:tr>
      <w:tr w:rsidR="00A80B00" w:rsidRPr="006C3B3F" w14:paraId="20783D06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5981CC65" w14:textId="0CBD932C" w:rsidR="00A80B00" w:rsidRPr="0095708B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112</w:t>
            </w:r>
          </w:p>
        </w:tc>
        <w:tc>
          <w:tcPr>
            <w:tcW w:w="4242" w:type="dxa"/>
            <w:vAlign w:val="center"/>
          </w:tcPr>
          <w:p w14:paraId="638B1934" w14:textId="292ABD16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Mosquito spray (475 ml) – Similar to ACI</w:t>
            </w:r>
          </w:p>
        </w:tc>
        <w:tc>
          <w:tcPr>
            <w:tcW w:w="1417" w:type="dxa"/>
            <w:vAlign w:val="center"/>
          </w:tcPr>
          <w:p w14:paraId="6A52C9E9" w14:textId="7A636E4B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0518F0AD" w14:textId="4B826BB1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Bottle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28D5C815" w14:textId="28B59D8B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2C69A00D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6B2DE511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5AB9AEEA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642E8963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3FC9C5E1" w14:textId="6F7A435E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113</w:t>
            </w:r>
          </w:p>
        </w:tc>
        <w:tc>
          <w:tcPr>
            <w:tcW w:w="4242" w:type="dxa"/>
            <w:vAlign w:val="center"/>
          </w:tcPr>
          <w:p w14:paraId="3AB91325" w14:textId="4AB85CC7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Mosquito spray (800 ml) - Similar to ACI</w:t>
            </w:r>
          </w:p>
        </w:tc>
        <w:tc>
          <w:tcPr>
            <w:tcW w:w="1417" w:type="dxa"/>
            <w:vAlign w:val="center"/>
          </w:tcPr>
          <w:p w14:paraId="69203414" w14:textId="538B3EFD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137AC19A" w14:textId="656A3A7E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Bottle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6761FEB8" w14:textId="5A69AD5E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3575C784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0273D14C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303108E2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52ECAE30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68599027" w14:textId="3E71C10D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114</w:t>
            </w:r>
          </w:p>
        </w:tc>
        <w:tc>
          <w:tcPr>
            <w:tcW w:w="4242" w:type="dxa"/>
            <w:vAlign w:val="center"/>
          </w:tcPr>
          <w:p w14:paraId="4EFC054E" w14:textId="5F60B21F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Liquid Hand washing soap refill 170 ml</w:t>
            </w:r>
          </w:p>
        </w:tc>
        <w:tc>
          <w:tcPr>
            <w:tcW w:w="1417" w:type="dxa"/>
            <w:vAlign w:val="center"/>
          </w:tcPr>
          <w:p w14:paraId="356452B6" w14:textId="1FFC409C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64C5CDA2" w14:textId="3752E1C5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Pack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136E9E90" w14:textId="232CE11E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15C5C492" w14:textId="77777777" w:rsidR="00A80B00" w:rsidRPr="0095708B" w:rsidRDefault="00A80B00" w:rsidP="00A80B00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5F12C8BD" w14:textId="77777777" w:rsidR="00A80B00" w:rsidRPr="0095708B" w:rsidRDefault="00A80B00" w:rsidP="00A80B00">
            <w:pPr>
              <w:rPr>
                <w:rFonts w:ascii="Arial" w:hAnsi="Arial" w:cs="Arial"/>
              </w:rPr>
            </w:pPr>
          </w:p>
        </w:tc>
        <w:tc>
          <w:tcPr>
            <w:tcW w:w="2335" w:type="dxa"/>
          </w:tcPr>
          <w:p w14:paraId="6EABE13C" w14:textId="77777777" w:rsidR="00A80B00" w:rsidRPr="0095708B" w:rsidRDefault="00A80B00" w:rsidP="00A80B00">
            <w:pPr>
              <w:rPr>
                <w:rFonts w:ascii="Arial" w:hAnsi="Arial" w:cs="Arial"/>
              </w:rPr>
            </w:pPr>
          </w:p>
        </w:tc>
      </w:tr>
      <w:tr w:rsidR="00A80B00" w:rsidRPr="006C3B3F" w14:paraId="0FEC0E62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5CE336C9" w14:textId="205F101A" w:rsidR="00A80B00" w:rsidRPr="0095708B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115</w:t>
            </w:r>
          </w:p>
        </w:tc>
        <w:tc>
          <w:tcPr>
            <w:tcW w:w="4242" w:type="dxa"/>
            <w:vAlign w:val="center"/>
          </w:tcPr>
          <w:p w14:paraId="13B9A493" w14:textId="1B9E3936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 Hole hard file 1"</w:t>
            </w:r>
          </w:p>
        </w:tc>
        <w:tc>
          <w:tcPr>
            <w:tcW w:w="1417" w:type="dxa"/>
            <w:vAlign w:val="center"/>
          </w:tcPr>
          <w:p w14:paraId="53EB4FED" w14:textId="2B476C34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05661D9A" w14:textId="01AC0EEC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398A6301" w14:textId="0BC4F9F1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0D04F0D6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1198028F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0FA6E000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33B10747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6DF089C9" w14:textId="74EF6137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116</w:t>
            </w:r>
          </w:p>
        </w:tc>
        <w:tc>
          <w:tcPr>
            <w:tcW w:w="4242" w:type="dxa"/>
            <w:vAlign w:val="center"/>
          </w:tcPr>
          <w:p w14:paraId="3FE2C919" w14:textId="2005A050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Report file/Assignment file</w:t>
            </w:r>
          </w:p>
        </w:tc>
        <w:tc>
          <w:tcPr>
            <w:tcW w:w="1417" w:type="dxa"/>
            <w:vAlign w:val="center"/>
          </w:tcPr>
          <w:p w14:paraId="7A499F44" w14:textId="6E0EBDF6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756FF613" w14:textId="40C52ABB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63403933" w14:textId="1EB55550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31DF54EF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5FCA34E1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6B5B96B1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36F65A34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2970F5C0" w14:textId="0272CD1E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117</w:t>
            </w:r>
          </w:p>
        </w:tc>
        <w:tc>
          <w:tcPr>
            <w:tcW w:w="4242" w:type="dxa"/>
            <w:vAlign w:val="center"/>
          </w:tcPr>
          <w:p w14:paraId="6D90A11C" w14:textId="12E3F2C9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Push pin (35 pieces per box)</w:t>
            </w:r>
          </w:p>
        </w:tc>
        <w:tc>
          <w:tcPr>
            <w:tcW w:w="1417" w:type="dxa"/>
            <w:vAlign w:val="center"/>
          </w:tcPr>
          <w:p w14:paraId="6081B19F" w14:textId="469A739D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6A8803BD" w14:textId="67052E36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Box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7F0467D6" w14:textId="2D96B1D5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67107872" w14:textId="77777777" w:rsidR="00A80B00" w:rsidRPr="0095708B" w:rsidRDefault="00A80B00" w:rsidP="00A80B00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7DE9A96B" w14:textId="77777777" w:rsidR="00A80B00" w:rsidRPr="0095708B" w:rsidRDefault="00A80B00" w:rsidP="00A80B00">
            <w:pPr>
              <w:rPr>
                <w:rFonts w:ascii="Arial" w:hAnsi="Arial" w:cs="Arial"/>
              </w:rPr>
            </w:pPr>
          </w:p>
        </w:tc>
        <w:tc>
          <w:tcPr>
            <w:tcW w:w="2335" w:type="dxa"/>
          </w:tcPr>
          <w:p w14:paraId="08155F51" w14:textId="77777777" w:rsidR="00A80B00" w:rsidRPr="0095708B" w:rsidRDefault="00A80B00" w:rsidP="00A80B00">
            <w:pPr>
              <w:rPr>
                <w:rFonts w:ascii="Arial" w:hAnsi="Arial" w:cs="Arial"/>
              </w:rPr>
            </w:pPr>
          </w:p>
        </w:tc>
      </w:tr>
      <w:tr w:rsidR="00A80B00" w:rsidRPr="006C3B3F" w14:paraId="12659460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23EF4413" w14:textId="1FA9A363" w:rsidR="00A80B00" w:rsidRPr="0095708B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118</w:t>
            </w:r>
          </w:p>
        </w:tc>
        <w:tc>
          <w:tcPr>
            <w:tcW w:w="4242" w:type="dxa"/>
            <w:vAlign w:val="center"/>
          </w:tcPr>
          <w:p w14:paraId="2D1355CF" w14:textId="4DE5B4B4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Push pin (100 pieces per box)</w:t>
            </w:r>
          </w:p>
        </w:tc>
        <w:tc>
          <w:tcPr>
            <w:tcW w:w="1417" w:type="dxa"/>
            <w:vAlign w:val="center"/>
          </w:tcPr>
          <w:p w14:paraId="59CFB5EC" w14:textId="2E522195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108302C4" w14:textId="4CCABC23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Box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0D0DDF7D" w14:textId="09311512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6843806B" w14:textId="77777777" w:rsidR="00A80B00" w:rsidRPr="0095708B" w:rsidRDefault="00A80B00" w:rsidP="00A80B00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00A28A0D" w14:textId="77777777" w:rsidR="00A80B00" w:rsidRPr="0095708B" w:rsidRDefault="00A80B00" w:rsidP="00A80B00">
            <w:pPr>
              <w:rPr>
                <w:rFonts w:ascii="Arial" w:hAnsi="Arial" w:cs="Arial"/>
              </w:rPr>
            </w:pPr>
          </w:p>
        </w:tc>
        <w:tc>
          <w:tcPr>
            <w:tcW w:w="2335" w:type="dxa"/>
          </w:tcPr>
          <w:p w14:paraId="7696CDE4" w14:textId="77777777" w:rsidR="00A80B00" w:rsidRPr="0095708B" w:rsidRDefault="00A80B00" w:rsidP="00A80B00">
            <w:pPr>
              <w:rPr>
                <w:rFonts w:ascii="Arial" w:hAnsi="Arial" w:cs="Arial"/>
              </w:rPr>
            </w:pPr>
          </w:p>
        </w:tc>
      </w:tr>
      <w:tr w:rsidR="00A80B00" w:rsidRPr="006C3B3F" w14:paraId="1B794DDF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5DF9DF25" w14:textId="41E7DA25" w:rsidR="00A80B00" w:rsidRPr="0095708B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119</w:t>
            </w:r>
          </w:p>
        </w:tc>
        <w:tc>
          <w:tcPr>
            <w:tcW w:w="4242" w:type="dxa"/>
            <w:vAlign w:val="center"/>
          </w:tcPr>
          <w:p w14:paraId="55F27817" w14:textId="00523343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Plain Big Notebook (150 Page) - A4</w:t>
            </w:r>
          </w:p>
        </w:tc>
        <w:tc>
          <w:tcPr>
            <w:tcW w:w="1417" w:type="dxa"/>
            <w:vAlign w:val="center"/>
          </w:tcPr>
          <w:p w14:paraId="51F5E88A" w14:textId="1FDF18EA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61E6DC55" w14:textId="18A0617C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709F9FCA" w14:textId="3B01FB1A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36C1EC57" w14:textId="77777777" w:rsidR="00A80B00" w:rsidRPr="0095708B" w:rsidRDefault="00A80B00" w:rsidP="00A80B00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48948512" w14:textId="77777777" w:rsidR="00A80B00" w:rsidRPr="0095708B" w:rsidRDefault="00A80B00" w:rsidP="00A80B00">
            <w:pPr>
              <w:rPr>
                <w:rFonts w:ascii="Arial" w:hAnsi="Arial" w:cs="Arial"/>
              </w:rPr>
            </w:pPr>
          </w:p>
        </w:tc>
        <w:tc>
          <w:tcPr>
            <w:tcW w:w="2335" w:type="dxa"/>
          </w:tcPr>
          <w:p w14:paraId="04C1D79D" w14:textId="77777777" w:rsidR="00A80B00" w:rsidRPr="0095708B" w:rsidRDefault="00A80B00" w:rsidP="00A80B00">
            <w:pPr>
              <w:rPr>
                <w:rFonts w:ascii="Arial" w:hAnsi="Arial" w:cs="Arial"/>
              </w:rPr>
            </w:pPr>
          </w:p>
        </w:tc>
      </w:tr>
      <w:tr w:rsidR="00A80B00" w:rsidRPr="006C3B3F" w14:paraId="4BA3F69C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17AD2175" w14:textId="3B1FA995" w:rsidR="00A80B00" w:rsidRPr="0095708B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120</w:t>
            </w:r>
          </w:p>
        </w:tc>
        <w:tc>
          <w:tcPr>
            <w:tcW w:w="4242" w:type="dxa"/>
            <w:vAlign w:val="center"/>
          </w:tcPr>
          <w:p w14:paraId="67E936E1" w14:textId="6C854AF5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Margined Big Notebook (150 Page) - A4</w:t>
            </w:r>
          </w:p>
        </w:tc>
        <w:tc>
          <w:tcPr>
            <w:tcW w:w="1417" w:type="dxa"/>
            <w:vAlign w:val="center"/>
          </w:tcPr>
          <w:p w14:paraId="78EB4A79" w14:textId="4CCB7CEF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75950402" w14:textId="5BC8928F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70C7AAE6" w14:textId="560AEAB0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36F4223B" w14:textId="77777777" w:rsidR="00A80B00" w:rsidRPr="0095708B" w:rsidRDefault="00A80B00" w:rsidP="00A80B00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4ED201D5" w14:textId="77777777" w:rsidR="00A80B00" w:rsidRPr="0095708B" w:rsidRDefault="00A80B00" w:rsidP="00A80B00">
            <w:pPr>
              <w:rPr>
                <w:rFonts w:ascii="Arial" w:hAnsi="Arial" w:cs="Arial"/>
              </w:rPr>
            </w:pPr>
          </w:p>
        </w:tc>
        <w:tc>
          <w:tcPr>
            <w:tcW w:w="2335" w:type="dxa"/>
          </w:tcPr>
          <w:p w14:paraId="699D1E65" w14:textId="77777777" w:rsidR="00A80B00" w:rsidRPr="0095708B" w:rsidRDefault="00A80B00" w:rsidP="00A80B00">
            <w:pPr>
              <w:rPr>
                <w:rFonts w:ascii="Arial" w:hAnsi="Arial" w:cs="Arial"/>
              </w:rPr>
            </w:pPr>
          </w:p>
        </w:tc>
      </w:tr>
      <w:tr w:rsidR="00A80B00" w:rsidRPr="006C3B3F" w14:paraId="25039565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1CC1DF61" w14:textId="0FC9E27B" w:rsidR="00A80B00" w:rsidRPr="0095708B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121</w:t>
            </w:r>
          </w:p>
        </w:tc>
        <w:tc>
          <w:tcPr>
            <w:tcW w:w="4242" w:type="dxa"/>
            <w:vAlign w:val="center"/>
          </w:tcPr>
          <w:p w14:paraId="54A3560B" w14:textId="50998CFE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Visitor card box</w:t>
            </w:r>
          </w:p>
        </w:tc>
        <w:tc>
          <w:tcPr>
            <w:tcW w:w="1417" w:type="dxa"/>
            <w:vAlign w:val="center"/>
          </w:tcPr>
          <w:p w14:paraId="1928BA9E" w14:textId="3584B1F2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4A8BF1FA" w14:textId="38AB60D9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75CECE99" w14:textId="7BDA3E65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19D8A810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27B4379E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47C67F04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1ADF4A00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15870E79" w14:textId="22D94D6F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122</w:t>
            </w:r>
          </w:p>
        </w:tc>
        <w:tc>
          <w:tcPr>
            <w:tcW w:w="4242" w:type="dxa"/>
            <w:vAlign w:val="center"/>
          </w:tcPr>
          <w:p w14:paraId="7942F612" w14:textId="2DC2DB65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Hand Sanitizer 200ml</w:t>
            </w:r>
          </w:p>
        </w:tc>
        <w:tc>
          <w:tcPr>
            <w:tcW w:w="1417" w:type="dxa"/>
            <w:vAlign w:val="center"/>
          </w:tcPr>
          <w:p w14:paraId="18E700A2" w14:textId="3EAB5194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7110167F" w14:textId="21AF4A10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113C0990" w14:textId="7E98AE6F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4747A3DE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22664B39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49609FCD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10E2D479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0326A344" w14:textId="0CF91F5F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123</w:t>
            </w:r>
          </w:p>
        </w:tc>
        <w:tc>
          <w:tcPr>
            <w:tcW w:w="4242" w:type="dxa"/>
            <w:vAlign w:val="center"/>
          </w:tcPr>
          <w:p w14:paraId="7C522331" w14:textId="2767737B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Hand Sanitizer 50 ml</w:t>
            </w:r>
          </w:p>
        </w:tc>
        <w:tc>
          <w:tcPr>
            <w:tcW w:w="1417" w:type="dxa"/>
            <w:vAlign w:val="center"/>
          </w:tcPr>
          <w:p w14:paraId="761D178B" w14:textId="4D656B3D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551D334B" w14:textId="5CB90A7F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5C45B191" w14:textId="4268E15E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78B9E209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0E2175B9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34ADF6D3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40635203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68FDD4EF" w14:textId="31EBCED2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124</w:t>
            </w:r>
          </w:p>
        </w:tc>
        <w:tc>
          <w:tcPr>
            <w:tcW w:w="4242" w:type="dxa"/>
            <w:vAlign w:val="center"/>
          </w:tcPr>
          <w:p w14:paraId="6CDED0C1" w14:textId="46C5FB97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Bar Soap 80g</w:t>
            </w:r>
          </w:p>
        </w:tc>
        <w:tc>
          <w:tcPr>
            <w:tcW w:w="1417" w:type="dxa"/>
            <w:vAlign w:val="center"/>
          </w:tcPr>
          <w:p w14:paraId="3AFB6696" w14:textId="46CFE025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599B66AD" w14:textId="41D49D4D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39BEE10D" w14:textId="4C9AB587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6ACC8045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4261BB05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3A5094A5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44418B00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3D4E0F49" w14:textId="0A0B063B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125</w:t>
            </w:r>
          </w:p>
        </w:tc>
        <w:tc>
          <w:tcPr>
            <w:tcW w:w="4242" w:type="dxa"/>
            <w:vAlign w:val="center"/>
          </w:tcPr>
          <w:p w14:paraId="76AD4752" w14:textId="3451BBC1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Bar Soap 100g</w:t>
            </w:r>
          </w:p>
        </w:tc>
        <w:tc>
          <w:tcPr>
            <w:tcW w:w="1417" w:type="dxa"/>
            <w:vAlign w:val="center"/>
          </w:tcPr>
          <w:p w14:paraId="709612E4" w14:textId="2FD6D53E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485FA9A4" w14:textId="14A373C8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18FBD950" w14:textId="6632E8D6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10CC98A6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1408CFD4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3119C259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6F23D7D9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217E6175" w14:textId="2751F4C3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126</w:t>
            </w:r>
          </w:p>
        </w:tc>
        <w:tc>
          <w:tcPr>
            <w:tcW w:w="4242" w:type="dxa"/>
            <w:vAlign w:val="center"/>
          </w:tcPr>
          <w:p w14:paraId="086D92E9" w14:textId="3E9CA42B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Cello pointec gel pen</w:t>
            </w:r>
          </w:p>
        </w:tc>
        <w:tc>
          <w:tcPr>
            <w:tcW w:w="1417" w:type="dxa"/>
            <w:vAlign w:val="center"/>
          </w:tcPr>
          <w:p w14:paraId="6EA99A1B" w14:textId="5FBF7148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7B89F71D" w14:textId="5D9D8D35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76DA16BB" w14:textId="4A1B500E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27A7063C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4DA700D7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1AD8182B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1212350A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4D1CA2CE" w14:textId="235051A1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127</w:t>
            </w:r>
          </w:p>
        </w:tc>
        <w:tc>
          <w:tcPr>
            <w:tcW w:w="4242" w:type="dxa"/>
            <w:vAlign w:val="center"/>
          </w:tcPr>
          <w:p w14:paraId="5E9EA628" w14:textId="1A52E349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Cello papersoft ball pen</w:t>
            </w:r>
          </w:p>
        </w:tc>
        <w:tc>
          <w:tcPr>
            <w:tcW w:w="1417" w:type="dxa"/>
            <w:vAlign w:val="center"/>
          </w:tcPr>
          <w:p w14:paraId="075926E6" w14:textId="4E69B51E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0235FB48" w14:textId="003F0406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6BF5B5B2" w14:textId="14DAFBA9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4C4864E0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1052D5D8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54E28B98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3F4D8931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5F898CE9" w14:textId="651A05E2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128</w:t>
            </w:r>
          </w:p>
        </w:tc>
        <w:tc>
          <w:tcPr>
            <w:tcW w:w="4242" w:type="dxa"/>
            <w:vAlign w:val="center"/>
          </w:tcPr>
          <w:p w14:paraId="3AEF9D0A" w14:textId="78E61CF1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Tea bag (50 pcs per box)</w:t>
            </w:r>
          </w:p>
        </w:tc>
        <w:tc>
          <w:tcPr>
            <w:tcW w:w="1417" w:type="dxa"/>
            <w:vAlign w:val="center"/>
          </w:tcPr>
          <w:p w14:paraId="15684CAC" w14:textId="48561132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5D521343" w14:textId="0C89FE86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Box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30B9D4B2" w14:textId="2FF53C51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642184F5" w14:textId="77777777" w:rsidR="00A80B00" w:rsidRPr="0095708B" w:rsidRDefault="00A80B00" w:rsidP="00A80B00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74F6921A" w14:textId="77777777" w:rsidR="00A80B00" w:rsidRPr="0095708B" w:rsidRDefault="00A80B00" w:rsidP="00A80B00">
            <w:pPr>
              <w:rPr>
                <w:rFonts w:ascii="Arial" w:hAnsi="Arial" w:cs="Arial"/>
              </w:rPr>
            </w:pPr>
          </w:p>
        </w:tc>
        <w:tc>
          <w:tcPr>
            <w:tcW w:w="2335" w:type="dxa"/>
          </w:tcPr>
          <w:p w14:paraId="324FED40" w14:textId="77777777" w:rsidR="00A80B00" w:rsidRPr="0095708B" w:rsidRDefault="00A80B00" w:rsidP="00A80B00">
            <w:pPr>
              <w:rPr>
                <w:rFonts w:ascii="Arial" w:hAnsi="Arial" w:cs="Arial"/>
              </w:rPr>
            </w:pPr>
          </w:p>
        </w:tc>
      </w:tr>
      <w:tr w:rsidR="00A80B00" w:rsidRPr="006C3B3F" w14:paraId="11E7D434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1C94E795" w14:textId="3D0210C2" w:rsidR="00A80B00" w:rsidRPr="0095708B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129</w:t>
            </w:r>
          </w:p>
        </w:tc>
        <w:tc>
          <w:tcPr>
            <w:tcW w:w="4242" w:type="dxa"/>
            <w:vAlign w:val="center"/>
          </w:tcPr>
          <w:p w14:paraId="1784FD3F" w14:textId="2EF136F3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A4 Colour ofset paper</w:t>
            </w:r>
          </w:p>
        </w:tc>
        <w:tc>
          <w:tcPr>
            <w:tcW w:w="1417" w:type="dxa"/>
            <w:vAlign w:val="center"/>
          </w:tcPr>
          <w:p w14:paraId="63F4239D" w14:textId="28DE8814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2807340D" w14:textId="24F611D5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Ream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37648D6C" w14:textId="6E17B28F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279232A4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2EAD7F37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50F63F51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062F9D57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05C49733" w14:textId="0C96DA73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130</w:t>
            </w:r>
          </w:p>
        </w:tc>
        <w:tc>
          <w:tcPr>
            <w:tcW w:w="4242" w:type="dxa"/>
            <w:vAlign w:val="center"/>
          </w:tcPr>
          <w:p w14:paraId="61E93DDE" w14:textId="76D5C33E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Scotch tape 2.5 inch</w:t>
            </w:r>
          </w:p>
        </w:tc>
        <w:tc>
          <w:tcPr>
            <w:tcW w:w="1417" w:type="dxa"/>
            <w:vAlign w:val="center"/>
          </w:tcPr>
          <w:p w14:paraId="4BF74C48" w14:textId="7C1723BB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69364FCE" w14:textId="0F16CE3F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63A07005" w14:textId="1E2A0E90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1CF65605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314ECE5E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374FA9BE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375F965A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6BB3D8BC" w14:textId="4E12C970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131</w:t>
            </w:r>
          </w:p>
        </w:tc>
        <w:tc>
          <w:tcPr>
            <w:tcW w:w="4242" w:type="dxa"/>
            <w:vAlign w:val="center"/>
          </w:tcPr>
          <w:p w14:paraId="6D8EA519" w14:textId="01B01FDB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Toilet cleaner 500 ml</w:t>
            </w:r>
          </w:p>
        </w:tc>
        <w:tc>
          <w:tcPr>
            <w:tcW w:w="1417" w:type="dxa"/>
            <w:vAlign w:val="center"/>
          </w:tcPr>
          <w:p w14:paraId="14609337" w14:textId="1EC2AD2E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57FC6472" w14:textId="78F3021D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Bottle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08A63D7D" w14:textId="4E7D7278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6C91903E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27577E54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62963441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6B423B23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6917D462" w14:textId="00AD8E56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132</w:t>
            </w:r>
          </w:p>
        </w:tc>
        <w:tc>
          <w:tcPr>
            <w:tcW w:w="4242" w:type="dxa"/>
            <w:vAlign w:val="center"/>
          </w:tcPr>
          <w:p w14:paraId="523B9DB3" w14:textId="5CC2D1A0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Toilet Tissue</w:t>
            </w:r>
          </w:p>
        </w:tc>
        <w:tc>
          <w:tcPr>
            <w:tcW w:w="1417" w:type="dxa"/>
            <w:vAlign w:val="center"/>
          </w:tcPr>
          <w:p w14:paraId="541DBDA8" w14:textId="2D7A7516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1401C9E0" w14:textId="1DA51613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Roll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23AA42CF" w14:textId="3D9D3C5C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55D1CE06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6CD99950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72DB89CC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3662B6B5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66E39A6F" w14:textId="59993A1F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133</w:t>
            </w:r>
          </w:p>
        </w:tc>
        <w:tc>
          <w:tcPr>
            <w:tcW w:w="4242" w:type="dxa"/>
            <w:vAlign w:val="center"/>
          </w:tcPr>
          <w:p w14:paraId="44A883BE" w14:textId="38F0C264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20 watt LED bulb</w:t>
            </w:r>
          </w:p>
        </w:tc>
        <w:tc>
          <w:tcPr>
            <w:tcW w:w="1417" w:type="dxa"/>
            <w:vAlign w:val="center"/>
          </w:tcPr>
          <w:p w14:paraId="0FD2EDB0" w14:textId="4DEA8962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29F52E5D" w14:textId="614C989D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3E006CD1" w14:textId="54217C4C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315B6F42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1BC80EF2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64F216D4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1DD63748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0408029E" w14:textId="4B9B0F3B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134</w:t>
            </w:r>
          </w:p>
        </w:tc>
        <w:tc>
          <w:tcPr>
            <w:tcW w:w="4242" w:type="dxa"/>
            <w:vAlign w:val="center"/>
          </w:tcPr>
          <w:p w14:paraId="4259181A" w14:textId="075E49F4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Plastic Storage box 79-80 litre</w:t>
            </w:r>
          </w:p>
        </w:tc>
        <w:tc>
          <w:tcPr>
            <w:tcW w:w="1417" w:type="dxa"/>
            <w:vAlign w:val="center"/>
          </w:tcPr>
          <w:p w14:paraId="6EFE79D4" w14:textId="39A55DE0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3394B8CC" w14:textId="5287A456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6B822A78" w14:textId="23AA5883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7BA43EEB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670EAAFD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38C2A239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239984EC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3E137F14" w14:textId="346C07F2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135</w:t>
            </w:r>
          </w:p>
        </w:tc>
        <w:tc>
          <w:tcPr>
            <w:tcW w:w="4242" w:type="dxa"/>
            <w:vAlign w:val="center"/>
          </w:tcPr>
          <w:p w14:paraId="0CFEE568" w14:textId="4747BE07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plastic Storage box 44-45 litre</w:t>
            </w:r>
          </w:p>
        </w:tc>
        <w:tc>
          <w:tcPr>
            <w:tcW w:w="1417" w:type="dxa"/>
            <w:vAlign w:val="center"/>
          </w:tcPr>
          <w:p w14:paraId="29B370AB" w14:textId="180F3C16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63F61833" w14:textId="38B86743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730B52B0" w14:textId="59125874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147014F0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2ADFFD5A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6E072814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627F9326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538D1CBD" w14:textId="66046B8C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136</w:t>
            </w:r>
          </w:p>
        </w:tc>
        <w:tc>
          <w:tcPr>
            <w:tcW w:w="4242" w:type="dxa"/>
            <w:vAlign w:val="center"/>
          </w:tcPr>
          <w:p w14:paraId="679451AE" w14:textId="2651E8B6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White art paper-A1 (120gsm)</w:t>
            </w:r>
          </w:p>
        </w:tc>
        <w:tc>
          <w:tcPr>
            <w:tcW w:w="1417" w:type="dxa"/>
            <w:vAlign w:val="center"/>
          </w:tcPr>
          <w:p w14:paraId="400E63F1" w14:textId="1B80C613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031CE554" w14:textId="155E3E06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069673A7" w14:textId="2FD84331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54DF809F" w14:textId="77777777" w:rsidR="00A80B00" w:rsidRPr="0095708B" w:rsidRDefault="00A80B00" w:rsidP="00A80B00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1D563204" w14:textId="77777777" w:rsidR="00A80B00" w:rsidRPr="0095708B" w:rsidRDefault="00A80B00" w:rsidP="00A80B00">
            <w:pPr>
              <w:rPr>
                <w:rFonts w:ascii="Arial" w:hAnsi="Arial" w:cs="Arial"/>
              </w:rPr>
            </w:pPr>
          </w:p>
        </w:tc>
        <w:tc>
          <w:tcPr>
            <w:tcW w:w="2335" w:type="dxa"/>
          </w:tcPr>
          <w:p w14:paraId="0EC97AFA" w14:textId="77777777" w:rsidR="00A80B00" w:rsidRPr="0095708B" w:rsidRDefault="00A80B00" w:rsidP="00A80B00">
            <w:pPr>
              <w:rPr>
                <w:rFonts w:ascii="Arial" w:hAnsi="Arial" w:cs="Arial"/>
              </w:rPr>
            </w:pPr>
          </w:p>
        </w:tc>
      </w:tr>
      <w:tr w:rsidR="00A80B00" w:rsidRPr="006C3B3F" w14:paraId="2D4DC2C9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533CF9D6" w14:textId="2F6BD42A" w:rsidR="00A80B00" w:rsidRPr="0095708B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137</w:t>
            </w:r>
          </w:p>
        </w:tc>
        <w:tc>
          <w:tcPr>
            <w:tcW w:w="4242" w:type="dxa"/>
            <w:vAlign w:val="center"/>
          </w:tcPr>
          <w:p w14:paraId="65496932" w14:textId="2F59639D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Colour art paper-A1 (120gsm)</w:t>
            </w:r>
          </w:p>
        </w:tc>
        <w:tc>
          <w:tcPr>
            <w:tcW w:w="1417" w:type="dxa"/>
            <w:vAlign w:val="center"/>
          </w:tcPr>
          <w:p w14:paraId="4C5596EE" w14:textId="363B9594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0A8BF44B" w14:textId="5B7E26FF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36278DD4" w14:textId="16967B9B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2678DAC7" w14:textId="77777777" w:rsidR="00A80B00" w:rsidRPr="0095708B" w:rsidRDefault="00A80B00" w:rsidP="00A80B00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056DD931" w14:textId="77777777" w:rsidR="00A80B00" w:rsidRPr="0095708B" w:rsidRDefault="00A80B00" w:rsidP="00A80B00">
            <w:pPr>
              <w:rPr>
                <w:rFonts w:ascii="Arial" w:hAnsi="Arial" w:cs="Arial"/>
              </w:rPr>
            </w:pPr>
          </w:p>
        </w:tc>
        <w:tc>
          <w:tcPr>
            <w:tcW w:w="2335" w:type="dxa"/>
          </w:tcPr>
          <w:p w14:paraId="6231D88F" w14:textId="77777777" w:rsidR="00A80B00" w:rsidRPr="0095708B" w:rsidRDefault="00A80B00" w:rsidP="00A80B00">
            <w:pPr>
              <w:rPr>
                <w:rFonts w:ascii="Arial" w:hAnsi="Arial" w:cs="Arial"/>
              </w:rPr>
            </w:pPr>
          </w:p>
        </w:tc>
      </w:tr>
      <w:tr w:rsidR="00A80B00" w:rsidRPr="006C3B3F" w14:paraId="207ADD54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1B3674E2" w14:textId="48749B00" w:rsidR="00A80B00" w:rsidRPr="0095708B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138</w:t>
            </w:r>
          </w:p>
        </w:tc>
        <w:tc>
          <w:tcPr>
            <w:tcW w:w="4242" w:type="dxa"/>
            <w:vAlign w:val="center"/>
          </w:tcPr>
          <w:p w14:paraId="132ED01B" w14:textId="43691217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Liquid Glue - 22gm</w:t>
            </w:r>
          </w:p>
        </w:tc>
        <w:tc>
          <w:tcPr>
            <w:tcW w:w="1417" w:type="dxa"/>
            <w:vAlign w:val="center"/>
          </w:tcPr>
          <w:p w14:paraId="05F252A9" w14:textId="26E61DF7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3C59CF5F" w14:textId="11AAF508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5C754F45" w14:textId="2610A3C1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1B6EE927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08F343E7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7780BA60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2361C889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24899B16" w14:textId="759D56B0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139</w:t>
            </w:r>
          </w:p>
        </w:tc>
        <w:tc>
          <w:tcPr>
            <w:tcW w:w="4242" w:type="dxa"/>
            <w:vAlign w:val="center"/>
          </w:tcPr>
          <w:p w14:paraId="4E0F5DFA" w14:textId="48701514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Liquid Glue - 50gm</w:t>
            </w:r>
          </w:p>
        </w:tc>
        <w:tc>
          <w:tcPr>
            <w:tcW w:w="1417" w:type="dxa"/>
            <w:vAlign w:val="center"/>
          </w:tcPr>
          <w:p w14:paraId="3E95287F" w14:textId="65186658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7B3F6075" w14:textId="6686F910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49645DEB" w14:textId="6766F0A9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2A73CC20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376AB39A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1378FBD5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183B39C7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79570569" w14:textId="7C0E182A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140</w:t>
            </w:r>
          </w:p>
        </w:tc>
        <w:tc>
          <w:tcPr>
            <w:tcW w:w="4242" w:type="dxa"/>
            <w:vAlign w:val="center"/>
          </w:tcPr>
          <w:p w14:paraId="1A777E97" w14:textId="148FEF3A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Liquid Glue - 125gm</w:t>
            </w:r>
          </w:p>
        </w:tc>
        <w:tc>
          <w:tcPr>
            <w:tcW w:w="1417" w:type="dxa"/>
            <w:vAlign w:val="center"/>
          </w:tcPr>
          <w:p w14:paraId="75401AA1" w14:textId="741B2119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374A8009" w14:textId="630DCDC0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401EA253" w14:textId="732B8385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724627CF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0872325A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20026DCE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55DF227E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332434C7" w14:textId="06C923A6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141</w:t>
            </w:r>
          </w:p>
        </w:tc>
        <w:tc>
          <w:tcPr>
            <w:tcW w:w="4242" w:type="dxa"/>
            <w:vAlign w:val="center"/>
          </w:tcPr>
          <w:p w14:paraId="0F097396" w14:textId="56E75688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Liquid Glue - 250gm</w:t>
            </w:r>
          </w:p>
        </w:tc>
        <w:tc>
          <w:tcPr>
            <w:tcW w:w="1417" w:type="dxa"/>
            <w:vAlign w:val="center"/>
          </w:tcPr>
          <w:p w14:paraId="78A40B4B" w14:textId="4FD1A1D6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4852393A" w14:textId="239B3105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156A3F03" w14:textId="67617662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280020DF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27F9C921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34A5C0B8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72B42D9F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6C3B18D5" w14:textId="79AEE01D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142</w:t>
            </w:r>
          </w:p>
        </w:tc>
        <w:tc>
          <w:tcPr>
            <w:tcW w:w="4242" w:type="dxa"/>
            <w:vAlign w:val="center"/>
          </w:tcPr>
          <w:p w14:paraId="32349426" w14:textId="17A6198F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Liquid Glue - 500gm</w:t>
            </w:r>
          </w:p>
        </w:tc>
        <w:tc>
          <w:tcPr>
            <w:tcW w:w="1417" w:type="dxa"/>
            <w:vAlign w:val="center"/>
          </w:tcPr>
          <w:p w14:paraId="26243785" w14:textId="383A5BFE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5672A841" w14:textId="13B4405F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07ADB5A3" w14:textId="21076B30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2E1DD089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48D5D297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4DFCB4E2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1681EB66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05471FB5" w14:textId="45E6E26E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143</w:t>
            </w:r>
          </w:p>
        </w:tc>
        <w:tc>
          <w:tcPr>
            <w:tcW w:w="4242" w:type="dxa"/>
            <w:vAlign w:val="center"/>
          </w:tcPr>
          <w:p w14:paraId="14980872" w14:textId="4B9AB636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Alkaline Battery AAA</w:t>
            </w:r>
          </w:p>
        </w:tc>
        <w:tc>
          <w:tcPr>
            <w:tcW w:w="1417" w:type="dxa"/>
            <w:vAlign w:val="center"/>
          </w:tcPr>
          <w:p w14:paraId="2788BEE7" w14:textId="31E80387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44107451" w14:textId="05162ECB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464B1D72" w14:textId="34A7E542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4AB565F8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2C15C6D8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5A7A0796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4C582BD0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11305CBC" w14:textId="4325CD92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144</w:t>
            </w:r>
          </w:p>
        </w:tc>
        <w:tc>
          <w:tcPr>
            <w:tcW w:w="4242" w:type="dxa"/>
            <w:vAlign w:val="center"/>
          </w:tcPr>
          <w:p w14:paraId="07624003" w14:textId="094D21F8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Alkaline Battery AA</w:t>
            </w:r>
          </w:p>
        </w:tc>
        <w:tc>
          <w:tcPr>
            <w:tcW w:w="1417" w:type="dxa"/>
            <w:vAlign w:val="center"/>
          </w:tcPr>
          <w:p w14:paraId="5F3E70E7" w14:textId="2CDC2D3B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797E487F" w14:textId="3F0DD0A7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7CB036A1" w14:textId="2812E022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0F2CC07E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42E15AF2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5A6AC017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0B364C65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6D95B542" w14:textId="304FC8DB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145</w:t>
            </w:r>
          </w:p>
        </w:tc>
        <w:tc>
          <w:tcPr>
            <w:tcW w:w="4242" w:type="dxa"/>
            <w:vAlign w:val="center"/>
          </w:tcPr>
          <w:p w14:paraId="235797FE" w14:textId="6F1CCD3B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1.5 v Multipurpose Battery size - R20</w:t>
            </w:r>
          </w:p>
        </w:tc>
        <w:tc>
          <w:tcPr>
            <w:tcW w:w="1417" w:type="dxa"/>
            <w:vAlign w:val="center"/>
          </w:tcPr>
          <w:p w14:paraId="726EBE37" w14:textId="15C00C73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1D84471B" w14:textId="100A6545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76A8ABD9" w14:textId="772D32F1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3FD5AA41" w14:textId="77777777" w:rsidR="00A80B00" w:rsidRPr="0095708B" w:rsidRDefault="00A80B00" w:rsidP="00A80B00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02F1545C" w14:textId="77777777" w:rsidR="00A80B00" w:rsidRPr="0095708B" w:rsidRDefault="00A80B00" w:rsidP="00A80B00">
            <w:pPr>
              <w:rPr>
                <w:rFonts w:ascii="Arial" w:hAnsi="Arial" w:cs="Arial"/>
              </w:rPr>
            </w:pPr>
          </w:p>
        </w:tc>
        <w:tc>
          <w:tcPr>
            <w:tcW w:w="2335" w:type="dxa"/>
          </w:tcPr>
          <w:p w14:paraId="7F3E119A" w14:textId="77777777" w:rsidR="00A80B00" w:rsidRPr="0095708B" w:rsidRDefault="00A80B00" w:rsidP="00A80B00">
            <w:pPr>
              <w:rPr>
                <w:rFonts w:ascii="Arial" w:hAnsi="Arial" w:cs="Arial"/>
              </w:rPr>
            </w:pPr>
          </w:p>
        </w:tc>
      </w:tr>
      <w:tr w:rsidR="00A80B00" w:rsidRPr="006C3B3F" w14:paraId="379E177A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3D1D6415" w14:textId="4B4DD0AC" w:rsidR="00A80B00" w:rsidRPr="0095708B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146</w:t>
            </w:r>
          </w:p>
        </w:tc>
        <w:tc>
          <w:tcPr>
            <w:tcW w:w="4242" w:type="dxa"/>
            <w:vAlign w:val="center"/>
          </w:tcPr>
          <w:p w14:paraId="2B95459C" w14:textId="3EFA3BBB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Disposable face mask (60 pieces per box)</w:t>
            </w:r>
          </w:p>
        </w:tc>
        <w:tc>
          <w:tcPr>
            <w:tcW w:w="1417" w:type="dxa"/>
            <w:vAlign w:val="center"/>
          </w:tcPr>
          <w:p w14:paraId="189C2C32" w14:textId="03AA4D5B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3A582852" w14:textId="79DBD04B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Box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630FA76E" w14:textId="1C084967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6A971866" w14:textId="77777777" w:rsidR="00A80B00" w:rsidRPr="0095708B" w:rsidRDefault="00A80B00" w:rsidP="00A80B00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41900168" w14:textId="77777777" w:rsidR="00A80B00" w:rsidRPr="0095708B" w:rsidRDefault="00A80B00" w:rsidP="00A80B00">
            <w:pPr>
              <w:rPr>
                <w:rFonts w:ascii="Arial" w:hAnsi="Arial" w:cs="Arial"/>
              </w:rPr>
            </w:pPr>
          </w:p>
        </w:tc>
        <w:tc>
          <w:tcPr>
            <w:tcW w:w="2335" w:type="dxa"/>
          </w:tcPr>
          <w:p w14:paraId="4C92D264" w14:textId="77777777" w:rsidR="00A80B00" w:rsidRPr="0095708B" w:rsidRDefault="00A80B00" w:rsidP="00A80B00">
            <w:pPr>
              <w:rPr>
                <w:rFonts w:ascii="Arial" w:hAnsi="Arial" w:cs="Arial"/>
              </w:rPr>
            </w:pPr>
          </w:p>
        </w:tc>
      </w:tr>
      <w:tr w:rsidR="00A80B00" w:rsidRPr="006C3B3F" w14:paraId="721B95AC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46F7724B" w14:textId="7672B2DB" w:rsidR="00A80B00" w:rsidRPr="0095708B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147</w:t>
            </w:r>
          </w:p>
        </w:tc>
        <w:tc>
          <w:tcPr>
            <w:tcW w:w="4242" w:type="dxa"/>
            <w:vAlign w:val="center"/>
          </w:tcPr>
          <w:p w14:paraId="1DE89252" w14:textId="20D252F9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Stapler Machine (23X24)</w:t>
            </w:r>
          </w:p>
        </w:tc>
        <w:tc>
          <w:tcPr>
            <w:tcW w:w="1417" w:type="dxa"/>
            <w:vAlign w:val="center"/>
          </w:tcPr>
          <w:p w14:paraId="7E421CEA" w14:textId="37664AAA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495C4800" w14:textId="00D2D159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7442FFBD" w14:textId="04F4C605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4959EA66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198224E5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30CE36DD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1AF2D773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2749DC13" w14:textId="426C9A9A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148</w:t>
            </w:r>
          </w:p>
        </w:tc>
        <w:tc>
          <w:tcPr>
            <w:tcW w:w="4242" w:type="dxa"/>
            <w:vAlign w:val="center"/>
          </w:tcPr>
          <w:p w14:paraId="578C90A7" w14:textId="3FC5CC5C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Stapler Pin (23X24)</w:t>
            </w:r>
          </w:p>
        </w:tc>
        <w:tc>
          <w:tcPr>
            <w:tcW w:w="1417" w:type="dxa"/>
            <w:vAlign w:val="center"/>
          </w:tcPr>
          <w:p w14:paraId="46964902" w14:textId="6A4B34D8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0E7BB29D" w14:textId="32B5FFCD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Box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3A7FDF31" w14:textId="3D5D59E0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56A23071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2729507E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7701CBC2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6BE8DE4F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4B2F30D6" w14:textId="081D8B08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149</w:t>
            </w:r>
          </w:p>
        </w:tc>
        <w:tc>
          <w:tcPr>
            <w:tcW w:w="4242" w:type="dxa"/>
            <w:vAlign w:val="center"/>
          </w:tcPr>
          <w:p w14:paraId="6C7165FE" w14:textId="223DBE37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Punch Machine (0150)</w:t>
            </w:r>
          </w:p>
        </w:tc>
        <w:tc>
          <w:tcPr>
            <w:tcW w:w="1417" w:type="dxa"/>
            <w:vAlign w:val="center"/>
          </w:tcPr>
          <w:p w14:paraId="5562C2D3" w14:textId="6237418C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48D8F4BD" w14:textId="0B23255B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4631D991" w14:textId="414DB8B9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01746087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68A7CE24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089C36A4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4BAA99CD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5FA56765" w14:textId="61E9A01C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150</w:t>
            </w:r>
          </w:p>
        </w:tc>
        <w:tc>
          <w:tcPr>
            <w:tcW w:w="4242" w:type="dxa"/>
            <w:vAlign w:val="center"/>
          </w:tcPr>
          <w:p w14:paraId="677C80B4" w14:textId="35B700D3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Coffee mate 400g</w:t>
            </w:r>
          </w:p>
        </w:tc>
        <w:tc>
          <w:tcPr>
            <w:tcW w:w="1417" w:type="dxa"/>
            <w:vAlign w:val="center"/>
          </w:tcPr>
          <w:p w14:paraId="2E6272A0" w14:textId="7CDA7418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11D439EC" w14:textId="5E5CD6C8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jar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15BEC564" w14:textId="5DB45C95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52A738B6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74377E79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0FFBD86D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63C34532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6ADB1CE5" w14:textId="365E20B1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151</w:t>
            </w:r>
          </w:p>
        </w:tc>
        <w:tc>
          <w:tcPr>
            <w:tcW w:w="4242" w:type="dxa"/>
            <w:vAlign w:val="center"/>
          </w:tcPr>
          <w:p w14:paraId="72F06BB5" w14:textId="48A76503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Sugar-1kg</w:t>
            </w:r>
          </w:p>
        </w:tc>
        <w:tc>
          <w:tcPr>
            <w:tcW w:w="1417" w:type="dxa"/>
            <w:vAlign w:val="center"/>
          </w:tcPr>
          <w:p w14:paraId="0C60FBF6" w14:textId="63A4AD8F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7FAED3EC" w14:textId="2AA89A20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Pack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7104F07B" w14:textId="6B50B5FD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658A8050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0D6970FB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21200096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5E9B91D9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55426CAC" w14:textId="5A6721F2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152</w:t>
            </w:r>
          </w:p>
        </w:tc>
        <w:tc>
          <w:tcPr>
            <w:tcW w:w="4242" w:type="dxa"/>
            <w:vAlign w:val="center"/>
          </w:tcPr>
          <w:p w14:paraId="704FF6B2" w14:textId="60A980DF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Padlock - 60 mm</w:t>
            </w:r>
          </w:p>
        </w:tc>
        <w:tc>
          <w:tcPr>
            <w:tcW w:w="1417" w:type="dxa"/>
            <w:vAlign w:val="center"/>
          </w:tcPr>
          <w:p w14:paraId="46B8004D" w14:textId="3FA33611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1BF06AB5" w14:textId="212D8928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713A6855" w14:textId="1262A067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68C18920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63B68164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6B8EC154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160A346F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1137260D" w14:textId="02E1B895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153</w:t>
            </w:r>
          </w:p>
        </w:tc>
        <w:tc>
          <w:tcPr>
            <w:tcW w:w="4242" w:type="dxa"/>
            <w:vAlign w:val="center"/>
          </w:tcPr>
          <w:p w14:paraId="0BBB69A3" w14:textId="63981A9F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Hexisol - 250 ml</w:t>
            </w:r>
          </w:p>
        </w:tc>
        <w:tc>
          <w:tcPr>
            <w:tcW w:w="1417" w:type="dxa"/>
            <w:vAlign w:val="center"/>
          </w:tcPr>
          <w:p w14:paraId="2FD04C6F" w14:textId="735E1253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65111D55" w14:textId="6AF37A9A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5C9F2C01" w14:textId="6CB03BB3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6168124E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70932269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579BFB72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42E2CA49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208A4F02" w14:textId="5BA83B95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154</w:t>
            </w:r>
          </w:p>
        </w:tc>
        <w:tc>
          <w:tcPr>
            <w:tcW w:w="4242" w:type="dxa"/>
            <w:vAlign w:val="center"/>
          </w:tcPr>
          <w:p w14:paraId="7505BA8B" w14:textId="75ED9157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Measurement tape 30m</w:t>
            </w:r>
          </w:p>
        </w:tc>
        <w:tc>
          <w:tcPr>
            <w:tcW w:w="1417" w:type="dxa"/>
            <w:vAlign w:val="center"/>
          </w:tcPr>
          <w:p w14:paraId="77D256E3" w14:textId="7AF1E66C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5B5C2DFC" w14:textId="19B35332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7A5D0F8F" w14:textId="3FEF2947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5F2ADA2E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0A011305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66436767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42A01C6A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117733A1" w14:textId="62072856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155</w:t>
            </w:r>
          </w:p>
        </w:tc>
        <w:tc>
          <w:tcPr>
            <w:tcW w:w="4242" w:type="dxa"/>
            <w:vAlign w:val="center"/>
          </w:tcPr>
          <w:p w14:paraId="25046A8D" w14:textId="35EDA3A1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Non-slip Door mat (18"x30")</w:t>
            </w:r>
          </w:p>
        </w:tc>
        <w:tc>
          <w:tcPr>
            <w:tcW w:w="1417" w:type="dxa"/>
            <w:vAlign w:val="center"/>
          </w:tcPr>
          <w:p w14:paraId="35786C81" w14:textId="2D21A935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67E75D10" w14:textId="0F8B5259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31EA249A" w14:textId="550F6E52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7E8AF019" w14:textId="77777777" w:rsidR="00A80B00" w:rsidRPr="0095708B" w:rsidRDefault="00A80B00" w:rsidP="00A80B00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3329EC37" w14:textId="77777777" w:rsidR="00A80B00" w:rsidRPr="0095708B" w:rsidRDefault="00A80B00" w:rsidP="00A80B00">
            <w:pPr>
              <w:rPr>
                <w:rFonts w:ascii="Arial" w:hAnsi="Arial" w:cs="Arial"/>
              </w:rPr>
            </w:pPr>
          </w:p>
        </w:tc>
        <w:tc>
          <w:tcPr>
            <w:tcW w:w="2335" w:type="dxa"/>
          </w:tcPr>
          <w:p w14:paraId="6A57BAA4" w14:textId="77777777" w:rsidR="00A80B00" w:rsidRPr="0095708B" w:rsidRDefault="00A80B00" w:rsidP="00A80B00">
            <w:pPr>
              <w:rPr>
                <w:rFonts w:ascii="Arial" w:hAnsi="Arial" w:cs="Arial"/>
              </w:rPr>
            </w:pPr>
          </w:p>
        </w:tc>
      </w:tr>
      <w:tr w:rsidR="00A80B00" w:rsidRPr="006C3B3F" w14:paraId="4804AFE8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136EEB7F" w14:textId="62B42DB7" w:rsidR="00A80B00" w:rsidRPr="0095708B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156</w:t>
            </w:r>
          </w:p>
        </w:tc>
        <w:tc>
          <w:tcPr>
            <w:tcW w:w="4242" w:type="dxa"/>
            <w:vAlign w:val="center"/>
          </w:tcPr>
          <w:p w14:paraId="214D2A93" w14:textId="78AB160D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Garbage PP (24*36)</w:t>
            </w:r>
          </w:p>
        </w:tc>
        <w:tc>
          <w:tcPr>
            <w:tcW w:w="1417" w:type="dxa"/>
            <w:vAlign w:val="center"/>
          </w:tcPr>
          <w:p w14:paraId="28670F2A" w14:textId="7F652659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14BD75DC" w14:textId="6EE2E81C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435F23DB" w14:textId="4C081E59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33EF6579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02148F6E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69CF127A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75ED1C69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76DD431A" w14:textId="0CAEE8DE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157</w:t>
            </w:r>
          </w:p>
        </w:tc>
        <w:tc>
          <w:tcPr>
            <w:tcW w:w="4242" w:type="dxa"/>
            <w:vAlign w:val="center"/>
          </w:tcPr>
          <w:p w14:paraId="216424E6" w14:textId="5679E443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Big  Cotton Towel - 28"x57"</w:t>
            </w:r>
          </w:p>
        </w:tc>
        <w:tc>
          <w:tcPr>
            <w:tcW w:w="1417" w:type="dxa"/>
            <w:vAlign w:val="center"/>
          </w:tcPr>
          <w:p w14:paraId="19E84720" w14:textId="667D2B33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7EFD599B" w14:textId="11EF7AD4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58639E58" w14:textId="6E811F03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00BE8CBC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2929B7F4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4082D333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175AFDDE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2467D83D" w14:textId="7C78BA0F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158</w:t>
            </w:r>
          </w:p>
        </w:tc>
        <w:tc>
          <w:tcPr>
            <w:tcW w:w="4242" w:type="dxa"/>
            <w:vAlign w:val="center"/>
          </w:tcPr>
          <w:p w14:paraId="3EDF6BCF" w14:textId="1D36BBC7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Dishwashing Sponge  (5 pcs per pack)</w:t>
            </w:r>
          </w:p>
        </w:tc>
        <w:tc>
          <w:tcPr>
            <w:tcW w:w="1417" w:type="dxa"/>
            <w:vAlign w:val="center"/>
          </w:tcPr>
          <w:p w14:paraId="1C37C143" w14:textId="6AEF41EE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21FDF1BF" w14:textId="2B47C5D9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Pack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262FEE07" w14:textId="6A8F9865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17CB3A84" w14:textId="77777777" w:rsidR="00A80B00" w:rsidRPr="0095708B" w:rsidRDefault="00A80B00" w:rsidP="00A80B00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6A90A7BA" w14:textId="77777777" w:rsidR="00A80B00" w:rsidRPr="0095708B" w:rsidRDefault="00A80B00" w:rsidP="00A80B00">
            <w:pPr>
              <w:rPr>
                <w:rFonts w:ascii="Arial" w:hAnsi="Arial" w:cs="Arial"/>
              </w:rPr>
            </w:pPr>
          </w:p>
        </w:tc>
        <w:tc>
          <w:tcPr>
            <w:tcW w:w="2335" w:type="dxa"/>
          </w:tcPr>
          <w:p w14:paraId="4A7F793D" w14:textId="77777777" w:rsidR="00A80B00" w:rsidRPr="0095708B" w:rsidRDefault="00A80B00" w:rsidP="00A80B00">
            <w:pPr>
              <w:rPr>
                <w:rFonts w:ascii="Arial" w:hAnsi="Arial" w:cs="Arial"/>
              </w:rPr>
            </w:pPr>
          </w:p>
        </w:tc>
      </w:tr>
      <w:tr w:rsidR="00A80B00" w:rsidRPr="006C3B3F" w14:paraId="66BA2C03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18C9E5EC" w14:textId="56E35171" w:rsidR="00A80B00" w:rsidRPr="0095708B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159</w:t>
            </w:r>
          </w:p>
        </w:tc>
        <w:tc>
          <w:tcPr>
            <w:tcW w:w="4242" w:type="dxa"/>
            <w:vAlign w:val="center"/>
          </w:tcPr>
          <w:p w14:paraId="14865206" w14:textId="57CE882D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Paddle bin -20L</w:t>
            </w:r>
          </w:p>
        </w:tc>
        <w:tc>
          <w:tcPr>
            <w:tcW w:w="1417" w:type="dxa"/>
            <w:vAlign w:val="center"/>
          </w:tcPr>
          <w:p w14:paraId="00056801" w14:textId="77C131B5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6A73AE33" w14:textId="7B7DDD76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72EED170" w14:textId="21D64085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4EE5A781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410" w:type="dxa"/>
          </w:tcPr>
          <w:p w14:paraId="5B57D667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53C925C0" w14:textId="77777777" w:rsidR="00A80B00" w:rsidRPr="006C3B3F" w:rsidRDefault="00A80B00" w:rsidP="00A80B00">
            <w:pPr>
              <w:rPr>
                <w:rFonts w:ascii="Arial" w:hAnsi="Arial" w:cs="Arial"/>
                <w:lang w:val="fr-FR"/>
              </w:rPr>
            </w:pPr>
          </w:p>
        </w:tc>
      </w:tr>
      <w:tr w:rsidR="00A80B00" w:rsidRPr="006C3B3F" w14:paraId="5BCD6C7B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0F375333" w14:textId="5F002F12" w:rsidR="00A80B00" w:rsidRDefault="00A80B00" w:rsidP="00A80B00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160</w:t>
            </w:r>
          </w:p>
        </w:tc>
        <w:tc>
          <w:tcPr>
            <w:tcW w:w="4242" w:type="dxa"/>
            <w:vAlign w:val="center"/>
          </w:tcPr>
          <w:p w14:paraId="587F726A" w14:textId="294AF9BF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Laminating Film - A4 Size (100pcs)</w:t>
            </w:r>
          </w:p>
        </w:tc>
        <w:tc>
          <w:tcPr>
            <w:tcW w:w="1417" w:type="dxa"/>
            <w:vAlign w:val="center"/>
          </w:tcPr>
          <w:p w14:paraId="2C5530C3" w14:textId="499CDC79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5B3C8407" w14:textId="26A5EA96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Pack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3BA1DC8E" w14:textId="33760263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4B970F86" w14:textId="77777777" w:rsidR="00A80B00" w:rsidRPr="0095708B" w:rsidRDefault="00A80B00" w:rsidP="00A80B00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7D3B5CA5" w14:textId="77777777" w:rsidR="00A80B00" w:rsidRPr="0095708B" w:rsidRDefault="00A80B00" w:rsidP="00A80B00">
            <w:pPr>
              <w:rPr>
                <w:rFonts w:ascii="Arial" w:hAnsi="Arial" w:cs="Arial"/>
              </w:rPr>
            </w:pPr>
          </w:p>
        </w:tc>
        <w:tc>
          <w:tcPr>
            <w:tcW w:w="2335" w:type="dxa"/>
          </w:tcPr>
          <w:p w14:paraId="695E2564" w14:textId="77777777" w:rsidR="00A80B00" w:rsidRPr="0095708B" w:rsidRDefault="00A80B00" w:rsidP="00A80B00">
            <w:pPr>
              <w:rPr>
                <w:rFonts w:ascii="Arial" w:hAnsi="Arial" w:cs="Arial"/>
              </w:rPr>
            </w:pPr>
          </w:p>
        </w:tc>
      </w:tr>
      <w:tr w:rsidR="00A80B00" w:rsidRPr="006C3B3F" w14:paraId="6AC3647C" w14:textId="77777777" w:rsidTr="000333F3">
        <w:trPr>
          <w:trHeight w:val="288"/>
        </w:trPr>
        <w:tc>
          <w:tcPr>
            <w:tcW w:w="607" w:type="dxa"/>
            <w:vAlign w:val="center"/>
          </w:tcPr>
          <w:p w14:paraId="72C78DE3" w14:textId="0BD0E1DA" w:rsidR="00A80B00" w:rsidRPr="0095708B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161</w:t>
            </w:r>
          </w:p>
        </w:tc>
        <w:tc>
          <w:tcPr>
            <w:tcW w:w="4242" w:type="dxa"/>
            <w:vAlign w:val="center"/>
          </w:tcPr>
          <w:p w14:paraId="6C9B2A2F" w14:textId="3C5BCE3B" w:rsidR="00A80B00" w:rsidRPr="00E0010A" w:rsidRDefault="00A80B00" w:rsidP="00A80B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Gems Clip (100 pcs in 1 box)</w:t>
            </w:r>
          </w:p>
        </w:tc>
        <w:tc>
          <w:tcPr>
            <w:tcW w:w="1417" w:type="dxa"/>
            <w:vAlign w:val="center"/>
          </w:tcPr>
          <w:p w14:paraId="17AE3C7F" w14:textId="21C2E134" w:rsidR="00A80B00" w:rsidRPr="006C3B3F" w:rsidRDefault="00A80B00" w:rsidP="00A80B00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12538B83" w14:textId="46253390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Box</w:t>
            </w:r>
          </w:p>
        </w:tc>
        <w:tc>
          <w:tcPr>
            <w:tcW w:w="1134" w:type="dxa"/>
            <w:tcBorders>
              <w:right w:val="single" w:sz="6" w:space="0" w:color="auto"/>
            </w:tcBorders>
            <w:vAlign w:val="center"/>
          </w:tcPr>
          <w:p w14:paraId="2A1BDCFC" w14:textId="51466229" w:rsidR="00A80B00" w:rsidRDefault="00A80B00" w:rsidP="00A80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left w:val="single" w:sz="6" w:space="0" w:color="auto"/>
            </w:tcBorders>
          </w:tcPr>
          <w:p w14:paraId="09F97276" w14:textId="77777777" w:rsidR="00A80B00" w:rsidRPr="0095708B" w:rsidRDefault="00A80B00" w:rsidP="00A80B00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41A8D436" w14:textId="77777777" w:rsidR="00A80B00" w:rsidRPr="0095708B" w:rsidRDefault="00A80B00" w:rsidP="00A80B00">
            <w:pPr>
              <w:rPr>
                <w:rFonts w:ascii="Arial" w:hAnsi="Arial" w:cs="Arial"/>
              </w:rPr>
            </w:pPr>
          </w:p>
        </w:tc>
        <w:tc>
          <w:tcPr>
            <w:tcW w:w="2335" w:type="dxa"/>
          </w:tcPr>
          <w:p w14:paraId="04E1F011" w14:textId="77777777" w:rsidR="00A80B00" w:rsidRPr="0095708B" w:rsidRDefault="00A80B00" w:rsidP="00A80B00">
            <w:pPr>
              <w:rPr>
                <w:rFonts w:ascii="Arial" w:hAnsi="Arial" w:cs="Arial"/>
              </w:rPr>
            </w:pPr>
          </w:p>
        </w:tc>
      </w:tr>
    </w:tbl>
    <w:p w14:paraId="7C699923" w14:textId="77777777" w:rsidR="00B048B0" w:rsidRDefault="00B048B0">
      <w:pPr>
        <w:rPr>
          <w:rFonts w:ascii="Arial" w:hAnsi="Arial" w:cs="Arial"/>
          <w:b/>
          <w:bCs/>
          <w:color w:val="0070C0"/>
          <w:sz w:val="22"/>
          <w:szCs w:val="22"/>
          <w:lang w:val="en-GB"/>
        </w:rPr>
      </w:pPr>
    </w:p>
    <w:p w14:paraId="68167B97" w14:textId="161CEB28" w:rsidR="00761A15" w:rsidRDefault="00761A15">
      <w:pPr>
        <w:rPr>
          <w:rFonts w:ascii="Arial" w:hAnsi="Arial" w:cs="Arial"/>
          <w:b/>
          <w:bCs/>
          <w:smallCaps/>
          <w:noProof w:val="0"/>
          <w:sz w:val="22"/>
          <w:szCs w:val="22"/>
          <w:u w:val="single"/>
        </w:rPr>
      </w:pPr>
    </w:p>
    <w:p w14:paraId="3A2709C0" w14:textId="50B9AA5F" w:rsidR="00B048B0" w:rsidRPr="00B048B0" w:rsidRDefault="00B048B0">
      <w:pPr>
        <w:rPr>
          <w:rFonts w:ascii="Arial" w:hAnsi="Arial" w:cs="Arial"/>
          <w:b/>
          <w:bCs/>
          <w:color w:val="0070C0"/>
          <w:sz w:val="22"/>
          <w:szCs w:val="22"/>
          <w:lang w:val="en-GB"/>
        </w:rPr>
      </w:pPr>
      <w:r w:rsidRPr="00FF762F">
        <w:rPr>
          <w:rFonts w:ascii="Arial" w:hAnsi="Arial" w:cs="Arial"/>
          <w:b/>
          <w:bCs/>
          <w:smallCaps/>
          <w:noProof w:val="0"/>
          <w:sz w:val="22"/>
          <w:szCs w:val="22"/>
          <w:u w:val="single"/>
        </w:rPr>
        <w:t xml:space="preserve">LOT </w:t>
      </w:r>
      <w:r>
        <w:rPr>
          <w:rFonts w:ascii="Arial" w:hAnsi="Arial" w:cs="Arial"/>
          <w:b/>
          <w:bCs/>
          <w:smallCaps/>
          <w:noProof w:val="0"/>
          <w:sz w:val="22"/>
          <w:szCs w:val="22"/>
          <w:u w:val="single"/>
        </w:rPr>
        <w:t>2</w:t>
      </w:r>
      <w:r w:rsidRPr="00B048B0">
        <w:rPr>
          <w:rFonts w:ascii="Arial" w:hAnsi="Arial" w:cs="Arial"/>
          <w:b/>
          <w:bCs/>
          <w:smallCaps/>
          <w:noProof w:val="0"/>
          <w:sz w:val="22"/>
          <w:szCs w:val="22"/>
        </w:rPr>
        <w:t xml:space="preserve">: </w:t>
      </w:r>
      <w:r w:rsidRPr="00FF762F">
        <w:rPr>
          <w:rFonts w:ascii="Arial" w:hAnsi="Arial" w:cs="Arial"/>
          <w:b/>
          <w:bCs/>
          <w:smallCaps/>
          <w:noProof w:val="0"/>
          <w:sz w:val="22"/>
          <w:szCs w:val="22"/>
        </w:rPr>
        <w:t xml:space="preserve"> </w:t>
      </w:r>
      <w:r w:rsidR="00F74624" w:rsidRPr="00F74624">
        <w:rPr>
          <w:rFonts w:ascii="Arial" w:hAnsi="Arial" w:cs="Arial"/>
          <w:b/>
          <w:bCs/>
          <w:color w:val="0070C0"/>
          <w:sz w:val="22"/>
          <w:szCs w:val="22"/>
          <w:lang w:val="en-GB"/>
        </w:rPr>
        <w:t>Tools &amp; Equipment</w:t>
      </w:r>
    </w:p>
    <w:p w14:paraId="7DE5320C" w14:textId="77777777" w:rsidR="00450246" w:rsidRPr="006C3B3F" w:rsidRDefault="00450246">
      <w:pPr>
        <w:rPr>
          <w:rFonts w:ascii="Arial" w:hAnsi="Arial" w:cs="Arial"/>
          <w:b/>
          <w:bCs/>
          <w:smallCaps/>
          <w:noProof w:val="0"/>
          <w:u w:val="single"/>
        </w:rPr>
      </w:pPr>
    </w:p>
    <w:tbl>
      <w:tblPr>
        <w:tblW w:w="155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4"/>
        <w:gridCol w:w="4071"/>
        <w:gridCol w:w="1559"/>
        <w:gridCol w:w="993"/>
        <w:gridCol w:w="1275"/>
        <w:gridCol w:w="2835"/>
        <w:gridCol w:w="2127"/>
        <w:gridCol w:w="2193"/>
      </w:tblGrid>
      <w:tr w:rsidR="005E7AEC" w:rsidRPr="006C3B3F" w14:paraId="5B1774D4" w14:textId="77777777" w:rsidTr="00761A15">
        <w:tc>
          <w:tcPr>
            <w:tcW w:w="494" w:type="dxa"/>
            <w:shd w:val="clear" w:color="auto" w:fill="CECECE"/>
            <w:vAlign w:val="center"/>
          </w:tcPr>
          <w:p w14:paraId="5CBDF5F6" w14:textId="77777777" w:rsidR="005E7AEC" w:rsidRPr="006C3B3F" w:rsidRDefault="005E7AEC" w:rsidP="005E7AEC">
            <w:pPr>
              <w:jc w:val="center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7898" w:type="dxa"/>
            <w:gridSpan w:val="4"/>
            <w:tcBorders>
              <w:right w:val="single" w:sz="6" w:space="0" w:color="auto"/>
            </w:tcBorders>
            <w:shd w:val="clear" w:color="auto" w:fill="CECECE"/>
          </w:tcPr>
          <w:p w14:paraId="7E91C517" w14:textId="77777777" w:rsidR="005E7AEC" w:rsidRPr="006C3B3F" w:rsidRDefault="005E7AEC" w:rsidP="005E7AEC">
            <w:pPr>
              <w:jc w:val="center"/>
              <w:rPr>
                <w:rFonts w:ascii="Arial" w:hAnsi="Arial" w:cs="Arial"/>
                <w:lang w:val="en-GB"/>
              </w:rPr>
            </w:pPr>
            <w:r w:rsidRPr="006C3B3F">
              <w:rPr>
                <w:rFonts w:ascii="Arial" w:hAnsi="Arial" w:cs="Arial"/>
                <w:b/>
                <w:lang w:val="en-GB"/>
              </w:rPr>
              <w:t>To be filled in by ACTED</w:t>
            </w:r>
          </w:p>
        </w:tc>
        <w:tc>
          <w:tcPr>
            <w:tcW w:w="7155" w:type="dxa"/>
            <w:gridSpan w:val="3"/>
            <w:tcBorders>
              <w:left w:val="single" w:sz="6" w:space="0" w:color="auto"/>
            </w:tcBorders>
            <w:shd w:val="clear" w:color="auto" w:fill="CECECE"/>
          </w:tcPr>
          <w:p w14:paraId="394304AF" w14:textId="77777777" w:rsidR="005E7AEC" w:rsidRPr="006C3B3F" w:rsidRDefault="005E7AEC" w:rsidP="005E7AEC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6C3B3F">
              <w:rPr>
                <w:rFonts w:ascii="Arial" w:hAnsi="Arial" w:cs="Arial"/>
                <w:b/>
                <w:lang w:val="en-GB"/>
              </w:rPr>
              <w:t xml:space="preserve">To be filled in by </w:t>
            </w:r>
            <w:r w:rsidR="00630CD4" w:rsidRPr="006C3B3F">
              <w:rPr>
                <w:rFonts w:ascii="Arial" w:hAnsi="Arial" w:cs="Arial"/>
                <w:b/>
                <w:lang w:val="en-GB"/>
              </w:rPr>
              <w:t xml:space="preserve">the </w:t>
            </w:r>
            <w:r w:rsidRPr="006C3B3F">
              <w:rPr>
                <w:rFonts w:ascii="Arial" w:hAnsi="Arial" w:cs="Arial"/>
                <w:b/>
                <w:lang w:val="en-GB"/>
              </w:rPr>
              <w:t>Bidder</w:t>
            </w:r>
          </w:p>
        </w:tc>
      </w:tr>
      <w:tr w:rsidR="009631C7" w:rsidRPr="006C3B3F" w14:paraId="64FB1544" w14:textId="77777777" w:rsidTr="00761A15">
        <w:tc>
          <w:tcPr>
            <w:tcW w:w="494" w:type="dxa"/>
            <w:shd w:val="clear" w:color="auto" w:fill="CECECE"/>
            <w:vAlign w:val="center"/>
          </w:tcPr>
          <w:p w14:paraId="2DE9DF41" w14:textId="77777777" w:rsidR="009631C7" w:rsidRPr="006C3B3F" w:rsidRDefault="009631C7" w:rsidP="005E7AEC">
            <w:pPr>
              <w:jc w:val="center"/>
              <w:rPr>
                <w:rFonts w:ascii="Arial" w:hAnsi="Arial" w:cs="Arial"/>
                <w:b/>
                <w:sz w:val="18"/>
                <w:lang w:val="en-GB"/>
              </w:rPr>
            </w:pPr>
            <w:r w:rsidRPr="006C3B3F">
              <w:rPr>
                <w:rFonts w:ascii="Arial" w:hAnsi="Arial" w:cs="Arial"/>
                <w:b/>
                <w:sz w:val="18"/>
                <w:lang w:val="en-GB"/>
              </w:rPr>
              <w:t>N°</w:t>
            </w:r>
          </w:p>
        </w:tc>
        <w:tc>
          <w:tcPr>
            <w:tcW w:w="4071" w:type="dxa"/>
            <w:shd w:val="clear" w:color="auto" w:fill="CECECE"/>
            <w:vAlign w:val="center"/>
          </w:tcPr>
          <w:p w14:paraId="00268C38" w14:textId="77777777" w:rsidR="009631C7" w:rsidRPr="006C3B3F" w:rsidRDefault="009631C7" w:rsidP="005E7AEC">
            <w:pPr>
              <w:jc w:val="center"/>
              <w:rPr>
                <w:rFonts w:ascii="Arial" w:hAnsi="Arial" w:cs="Arial"/>
                <w:b/>
                <w:sz w:val="18"/>
                <w:lang w:val="en-GB"/>
              </w:rPr>
            </w:pPr>
            <w:r w:rsidRPr="006C3B3F">
              <w:rPr>
                <w:rFonts w:ascii="Arial" w:hAnsi="Arial" w:cs="Arial"/>
                <w:b/>
                <w:sz w:val="18"/>
                <w:lang w:val="en-GB"/>
              </w:rPr>
              <w:t>Items description &amp; technical specifications</w:t>
            </w:r>
          </w:p>
        </w:tc>
        <w:tc>
          <w:tcPr>
            <w:tcW w:w="1559" w:type="dxa"/>
            <w:shd w:val="clear" w:color="auto" w:fill="CECECE"/>
            <w:vAlign w:val="center"/>
          </w:tcPr>
          <w:p w14:paraId="61DDFE62" w14:textId="77777777" w:rsidR="009631C7" w:rsidRPr="006C3B3F" w:rsidRDefault="009631C7" w:rsidP="005E7AEC">
            <w:pPr>
              <w:jc w:val="center"/>
              <w:rPr>
                <w:rFonts w:ascii="Arial" w:hAnsi="Arial" w:cs="Arial"/>
                <w:b/>
                <w:sz w:val="18"/>
                <w:lang w:val="en-GB"/>
              </w:rPr>
            </w:pPr>
            <w:r w:rsidRPr="006C3B3F">
              <w:rPr>
                <w:rFonts w:ascii="Arial" w:hAnsi="Arial" w:cs="Arial"/>
                <w:b/>
                <w:sz w:val="18"/>
                <w:lang w:val="en-GB"/>
              </w:rPr>
              <w:t xml:space="preserve">Sample required </w:t>
            </w:r>
            <w:r w:rsidRPr="006C3B3F">
              <w:rPr>
                <w:rFonts w:ascii="Arial" w:hAnsi="Arial" w:cs="Arial"/>
                <w:sz w:val="18"/>
                <w:lang w:val="en-GB"/>
              </w:rPr>
              <w:t>YES/NO</w:t>
            </w:r>
          </w:p>
        </w:tc>
        <w:tc>
          <w:tcPr>
            <w:tcW w:w="993" w:type="dxa"/>
            <w:shd w:val="clear" w:color="auto" w:fill="CECECE"/>
            <w:vAlign w:val="center"/>
          </w:tcPr>
          <w:p w14:paraId="1C74DEBB" w14:textId="77777777" w:rsidR="009631C7" w:rsidRPr="006C3B3F" w:rsidRDefault="009631C7" w:rsidP="005E7AEC">
            <w:pPr>
              <w:jc w:val="center"/>
              <w:rPr>
                <w:rFonts w:ascii="Arial" w:hAnsi="Arial" w:cs="Arial"/>
                <w:b/>
                <w:sz w:val="18"/>
                <w:lang w:val="en-GB"/>
              </w:rPr>
            </w:pPr>
            <w:r w:rsidRPr="006C3B3F">
              <w:rPr>
                <w:rFonts w:ascii="Arial" w:hAnsi="Arial" w:cs="Arial"/>
                <w:b/>
                <w:sz w:val="18"/>
                <w:lang w:val="en-GB"/>
              </w:rPr>
              <w:t>Unit</w:t>
            </w:r>
          </w:p>
        </w:tc>
        <w:tc>
          <w:tcPr>
            <w:tcW w:w="1275" w:type="dxa"/>
            <w:tcBorders>
              <w:right w:val="single" w:sz="6" w:space="0" w:color="auto"/>
            </w:tcBorders>
            <w:shd w:val="clear" w:color="auto" w:fill="CECECE"/>
            <w:vAlign w:val="center"/>
          </w:tcPr>
          <w:p w14:paraId="4A9167BA" w14:textId="77777777" w:rsidR="009631C7" w:rsidRPr="006C3B3F" w:rsidRDefault="009631C7" w:rsidP="005E7AEC">
            <w:pPr>
              <w:jc w:val="center"/>
              <w:rPr>
                <w:rFonts w:ascii="Arial" w:hAnsi="Arial" w:cs="Arial"/>
                <w:b/>
                <w:sz w:val="18"/>
                <w:lang w:val="en-GB"/>
              </w:rPr>
            </w:pPr>
            <w:r w:rsidRPr="006C3B3F">
              <w:rPr>
                <w:rFonts w:ascii="Arial" w:hAnsi="Arial" w:cs="Arial"/>
                <w:b/>
                <w:sz w:val="18"/>
                <w:lang w:val="en-GB"/>
              </w:rPr>
              <w:t>Quantity</w:t>
            </w:r>
          </w:p>
          <w:p w14:paraId="47452276" w14:textId="77777777" w:rsidR="009631C7" w:rsidRPr="006C3B3F" w:rsidRDefault="009631C7" w:rsidP="005E7AEC">
            <w:pPr>
              <w:jc w:val="center"/>
              <w:rPr>
                <w:rFonts w:ascii="Arial" w:hAnsi="Arial" w:cs="Arial"/>
                <w:b/>
                <w:sz w:val="18"/>
                <w:lang w:val="en-GB"/>
              </w:rPr>
            </w:pPr>
            <w:r w:rsidRPr="006C3B3F">
              <w:rPr>
                <w:rFonts w:ascii="Arial" w:hAnsi="Arial" w:cs="Arial"/>
                <w:b/>
                <w:sz w:val="18"/>
                <w:lang w:val="en-GB"/>
              </w:rPr>
              <w:t>(1)</w:t>
            </w:r>
          </w:p>
        </w:tc>
        <w:tc>
          <w:tcPr>
            <w:tcW w:w="2835" w:type="dxa"/>
            <w:tcBorders>
              <w:left w:val="single" w:sz="6" w:space="0" w:color="auto"/>
            </w:tcBorders>
            <w:shd w:val="clear" w:color="auto" w:fill="CECECE"/>
            <w:vAlign w:val="center"/>
          </w:tcPr>
          <w:p w14:paraId="4247E52E" w14:textId="77777777" w:rsidR="009631C7" w:rsidRPr="006C3B3F" w:rsidRDefault="009631C7" w:rsidP="005E7AEC">
            <w:pPr>
              <w:jc w:val="center"/>
              <w:rPr>
                <w:rFonts w:ascii="Arial" w:hAnsi="Arial" w:cs="Arial"/>
                <w:b/>
                <w:sz w:val="18"/>
                <w:lang w:val="en-GB"/>
              </w:rPr>
            </w:pPr>
            <w:r w:rsidRPr="006C3B3F">
              <w:rPr>
                <w:rFonts w:ascii="Arial" w:hAnsi="Arial" w:cs="Arial"/>
                <w:b/>
                <w:sz w:val="18"/>
                <w:lang w:val="en-GB"/>
              </w:rPr>
              <w:t>Proposed description &amp; technical specifications</w:t>
            </w:r>
          </w:p>
          <w:p w14:paraId="5B2FE728" w14:textId="77777777" w:rsidR="009631C7" w:rsidRPr="006C3B3F" w:rsidRDefault="009631C7" w:rsidP="005E7AEC">
            <w:pPr>
              <w:jc w:val="center"/>
              <w:rPr>
                <w:rFonts w:ascii="Arial" w:hAnsi="Arial" w:cs="Arial"/>
                <w:b/>
                <w:sz w:val="18"/>
                <w:lang w:val="en-GB"/>
              </w:rPr>
            </w:pPr>
            <w:r w:rsidRPr="006C3B3F">
              <w:rPr>
                <w:rFonts w:ascii="Arial" w:hAnsi="Arial" w:cs="Arial"/>
                <w:sz w:val="18"/>
                <w:lang w:val="en-GB"/>
              </w:rPr>
              <w:t>(include brand &amp; model if applicable)</w:t>
            </w:r>
          </w:p>
        </w:tc>
        <w:tc>
          <w:tcPr>
            <w:tcW w:w="2127" w:type="dxa"/>
            <w:shd w:val="clear" w:color="auto" w:fill="CECECE"/>
            <w:vAlign w:val="center"/>
          </w:tcPr>
          <w:p w14:paraId="643EADC4" w14:textId="6A1FBB2C" w:rsidR="009631C7" w:rsidRPr="006C3B3F" w:rsidRDefault="009631C7" w:rsidP="005E7AEC">
            <w:pPr>
              <w:jc w:val="center"/>
              <w:rPr>
                <w:rFonts w:ascii="Arial" w:hAnsi="Arial" w:cs="Arial"/>
                <w:b/>
                <w:sz w:val="18"/>
                <w:lang w:val="en-GB"/>
              </w:rPr>
            </w:pPr>
            <w:r w:rsidRPr="006C3B3F">
              <w:rPr>
                <w:rFonts w:ascii="Arial" w:hAnsi="Arial" w:cs="Arial"/>
                <w:b/>
                <w:sz w:val="18"/>
                <w:lang w:val="en-GB"/>
              </w:rPr>
              <w:t>Unit Price including all costs, tax &amp; Vat</w:t>
            </w:r>
          </w:p>
          <w:p w14:paraId="539D2260" w14:textId="796C302C" w:rsidR="009631C7" w:rsidRPr="006C3B3F" w:rsidRDefault="009631C7" w:rsidP="005E7AEC">
            <w:pPr>
              <w:jc w:val="center"/>
              <w:rPr>
                <w:rFonts w:ascii="Arial" w:hAnsi="Arial" w:cs="Arial"/>
                <w:b/>
                <w:i/>
                <w:color w:val="84A1B0"/>
                <w:sz w:val="18"/>
                <w:lang w:val="en-GB"/>
              </w:rPr>
            </w:pPr>
            <w:r w:rsidRPr="006C3B3F">
              <w:rPr>
                <w:rFonts w:ascii="Arial" w:hAnsi="Arial" w:cs="Arial"/>
                <w:b/>
                <w:i/>
                <w:color w:val="84A1B0"/>
                <w:sz w:val="18"/>
                <w:lang w:val="en-GB"/>
              </w:rPr>
              <w:t>(BDT)</w:t>
            </w:r>
          </w:p>
          <w:p w14:paraId="4E3CA579" w14:textId="0B328666" w:rsidR="009631C7" w:rsidRPr="006C3B3F" w:rsidRDefault="009631C7" w:rsidP="005E7AEC">
            <w:pPr>
              <w:jc w:val="center"/>
              <w:rPr>
                <w:rFonts w:ascii="Arial" w:hAnsi="Arial" w:cs="Arial"/>
                <w:b/>
                <w:sz w:val="18"/>
                <w:lang w:val="en-GB"/>
              </w:rPr>
            </w:pPr>
            <w:r w:rsidRPr="006C3B3F">
              <w:rPr>
                <w:rFonts w:ascii="Arial" w:hAnsi="Arial" w:cs="Arial"/>
                <w:b/>
                <w:sz w:val="18"/>
                <w:lang w:val="en-GB"/>
              </w:rPr>
              <w:t>(2)</w:t>
            </w:r>
          </w:p>
        </w:tc>
        <w:tc>
          <w:tcPr>
            <w:tcW w:w="2193" w:type="dxa"/>
            <w:shd w:val="clear" w:color="auto" w:fill="CECECE"/>
            <w:vAlign w:val="center"/>
          </w:tcPr>
          <w:p w14:paraId="5494B6CB" w14:textId="4266F255" w:rsidR="009631C7" w:rsidRPr="006C3B3F" w:rsidRDefault="009631C7" w:rsidP="005E7AEC">
            <w:pPr>
              <w:jc w:val="center"/>
              <w:rPr>
                <w:rFonts w:ascii="Arial" w:hAnsi="Arial" w:cs="Arial"/>
                <w:b/>
                <w:sz w:val="18"/>
                <w:lang w:val="en-GB"/>
              </w:rPr>
            </w:pPr>
            <w:r w:rsidRPr="006C3B3F">
              <w:rPr>
                <w:rFonts w:ascii="Arial" w:hAnsi="Arial" w:cs="Arial"/>
                <w:b/>
                <w:sz w:val="18"/>
                <w:lang w:val="en-GB"/>
              </w:rPr>
              <w:t>Total Price including all costs tax &amp; Vat</w:t>
            </w:r>
          </w:p>
          <w:p w14:paraId="68355CFD" w14:textId="474C692F" w:rsidR="009631C7" w:rsidRPr="006C3B3F" w:rsidRDefault="009631C7" w:rsidP="005E7AEC">
            <w:pPr>
              <w:jc w:val="center"/>
              <w:rPr>
                <w:rFonts w:ascii="Arial" w:hAnsi="Arial" w:cs="Arial"/>
                <w:b/>
                <w:i/>
                <w:color w:val="84A1B0"/>
                <w:sz w:val="18"/>
                <w:lang w:val="en-GB"/>
              </w:rPr>
            </w:pPr>
            <w:r w:rsidRPr="006C3B3F">
              <w:rPr>
                <w:rFonts w:ascii="Arial" w:hAnsi="Arial" w:cs="Arial"/>
                <w:b/>
                <w:i/>
                <w:color w:val="84A1B0"/>
                <w:sz w:val="18"/>
                <w:lang w:val="en-GB"/>
              </w:rPr>
              <w:t>(BDT)</w:t>
            </w:r>
          </w:p>
          <w:p w14:paraId="623D4E8B" w14:textId="1C96D95B" w:rsidR="009631C7" w:rsidRPr="006C3B3F" w:rsidRDefault="009631C7" w:rsidP="005E7AEC">
            <w:pPr>
              <w:jc w:val="center"/>
              <w:rPr>
                <w:rFonts w:ascii="Arial" w:hAnsi="Arial" w:cs="Arial"/>
                <w:b/>
                <w:sz w:val="18"/>
                <w:lang w:val="en-GB"/>
              </w:rPr>
            </w:pPr>
            <w:r w:rsidRPr="006C3B3F">
              <w:rPr>
                <w:rFonts w:ascii="Arial" w:hAnsi="Arial" w:cs="Arial"/>
                <w:b/>
                <w:sz w:val="18"/>
                <w:lang w:val="en-GB"/>
              </w:rPr>
              <w:t>(1) x  (2)</w:t>
            </w:r>
          </w:p>
        </w:tc>
      </w:tr>
      <w:tr w:rsidR="00F74624" w:rsidRPr="006C3B3F" w14:paraId="5471EEDF" w14:textId="77777777" w:rsidTr="00D751F8">
        <w:trPr>
          <w:trHeight w:val="288"/>
        </w:trPr>
        <w:tc>
          <w:tcPr>
            <w:tcW w:w="494" w:type="dxa"/>
            <w:vAlign w:val="center"/>
          </w:tcPr>
          <w:p w14:paraId="0F6BCBB1" w14:textId="49F82A85" w:rsidR="00F74624" w:rsidRPr="006C3B3F" w:rsidRDefault="00F74624" w:rsidP="00F74624">
            <w:pPr>
              <w:jc w:val="center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071" w:type="dxa"/>
            <w:vAlign w:val="center"/>
          </w:tcPr>
          <w:p w14:paraId="3571EDB0" w14:textId="5E3BCD70" w:rsidR="00F74624" w:rsidRPr="00E0010A" w:rsidRDefault="00F74624" w:rsidP="00A80B00">
            <w:pPr>
              <w:rPr>
                <w:rFonts w:ascii="Arial" w:hAnsi="Arial" w:cs="Arial"/>
                <w:i/>
                <w:noProof w:val="0"/>
                <w:color w:val="C45911"/>
              </w:rPr>
            </w:pPr>
            <w:r>
              <w:rPr>
                <w:rFonts w:ascii="Arial" w:hAnsi="Arial" w:cs="Arial"/>
                <w:sz w:val="22"/>
                <w:szCs w:val="22"/>
              </w:rPr>
              <w:t>14 Pcs Combination Wrench set 6 mm to 32 mm (Similar to: Potant or Tolsen)</w:t>
            </w:r>
          </w:p>
        </w:tc>
        <w:tc>
          <w:tcPr>
            <w:tcW w:w="1559" w:type="dxa"/>
            <w:vAlign w:val="center"/>
          </w:tcPr>
          <w:p w14:paraId="6EB84F1A" w14:textId="6EC1B462" w:rsidR="00F74624" w:rsidRPr="006C3B3F" w:rsidRDefault="00F74624" w:rsidP="00F74624">
            <w:pPr>
              <w:jc w:val="center"/>
              <w:rPr>
                <w:rFonts w:ascii="Arial" w:hAnsi="Arial" w:cs="Arial"/>
                <w:lang w:val="fr-FR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3" w:type="dxa"/>
            <w:vAlign w:val="center"/>
          </w:tcPr>
          <w:p w14:paraId="2FBF944E" w14:textId="5005733E" w:rsidR="00F74624" w:rsidRPr="006C3B3F" w:rsidRDefault="00F74624" w:rsidP="00F74624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Set</w:t>
            </w:r>
          </w:p>
        </w:tc>
        <w:tc>
          <w:tcPr>
            <w:tcW w:w="1275" w:type="dxa"/>
            <w:tcBorders>
              <w:right w:val="single" w:sz="6" w:space="0" w:color="auto"/>
            </w:tcBorders>
            <w:vAlign w:val="center"/>
          </w:tcPr>
          <w:p w14:paraId="63A9318D" w14:textId="7C22EE82" w:rsidR="00F74624" w:rsidRPr="006C3B3F" w:rsidRDefault="00F74624" w:rsidP="00F74624">
            <w:pPr>
              <w:jc w:val="center"/>
              <w:rPr>
                <w:rFonts w:ascii="Arial" w:hAnsi="Arial" w:cs="Arial"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left w:val="single" w:sz="6" w:space="0" w:color="auto"/>
            </w:tcBorders>
          </w:tcPr>
          <w:p w14:paraId="6CDED76B" w14:textId="77777777" w:rsidR="00F74624" w:rsidRPr="006C3B3F" w:rsidRDefault="00F74624" w:rsidP="00F74624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27" w:type="dxa"/>
          </w:tcPr>
          <w:p w14:paraId="16B048D8" w14:textId="77777777" w:rsidR="00F74624" w:rsidRPr="006C3B3F" w:rsidRDefault="00F74624" w:rsidP="00F74624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93" w:type="dxa"/>
          </w:tcPr>
          <w:p w14:paraId="59FCDB32" w14:textId="77777777" w:rsidR="00F74624" w:rsidRPr="006C3B3F" w:rsidRDefault="00F74624" w:rsidP="00F74624">
            <w:pPr>
              <w:rPr>
                <w:rFonts w:ascii="Arial" w:hAnsi="Arial" w:cs="Arial"/>
                <w:lang w:val="fr-FR"/>
              </w:rPr>
            </w:pPr>
          </w:p>
        </w:tc>
      </w:tr>
      <w:tr w:rsidR="00F74624" w:rsidRPr="006C3B3F" w14:paraId="47D8B35D" w14:textId="77777777" w:rsidTr="00D751F8">
        <w:trPr>
          <w:trHeight w:val="288"/>
        </w:trPr>
        <w:tc>
          <w:tcPr>
            <w:tcW w:w="494" w:type="dxa"/>
            <w:vAlign w:val="center"/>
          </w:tcPr>
          <w:p w14:paraId="5D847E8B" w14:textId="76C55856" w:rsidR="00F74624" w:rsidRPr="006C3B3F" w:rsidRDefault="00F74624" w:rsidP="00F74624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071" w:type="dxa"/>
            <w:vAlign w:val="center"/>
          </w:tcPr>
          <w:p w14:paraId="3EF78C16" w14:textId="37452019" w:rsidR="00F74624" w:rsidRPr="00E0010A" w:rsidRDefault="00F74624" w:rsidP="00A80B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12 pcs Ring Wrench 6 mm to 32 mm (Similar to: Potant or</w:t>
            </w:r>
            <w:r>
              <w:rPr>
                <w:rFonts w:ascii="Arial" w:hAnsi="Arial" w:cs="Arial"/>
                <w:sz w:val="22"/>
                <w:szCs w:val="22"/>
              </w:rPr>
              <w:br/>
              <w:t>Tolsen)</w:t>
            </w:r>
          </w:p>
        </w:tc>
        <w:tc>
          <w:tcPr>
            <w:tcW w:w="1559" w:type="dxa"/>
            <w:vAlign w:val="center"/>
          </w:tcPr>
          <w:p w14:paraId="39C60FEB" w14:textId="44CF14CC" w:rsidR="00F74624" w:rsidRPr="006C3B3F" w:rsidRDefault="00F74624" w:rsidP="00F74624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3" w:type="dxa"/>
            <w:vAlign w:val="center"/>
          </w:tcPr>
          <w:p w14:paraId="7E5D81BC" w14:textId="6324DB06" w:rsidR="00F74624" w:rsidRPr="006C3B3F" w:rsidRDefault="00F74624" w:rsidP="00F746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Set</w:t>
            </w:r>
          </w:p>
        </w:tc>
        <w:tc>
          <w:tcPr>
            <w:tcW w:w="1275" w:type="dxa"/>
            <w:tcBorders>
              <w:right w:val="single" w:sz="6" w:space="0" w:color="auto"/>
            </w:tcBorders>
            <w:vAlign w:val="center"/>
          </w:tcPr>
          <w:p w14:paraId="6447018E" w14:textId="17F3614E" w:rsidR="00F74624" w:rsidRPr="006C3B3F" w:rsidRDefault="00F74624" w:rsidP="00F746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left w:val="single" w:sz="6" w:space="0" w:color="auto"/>
            </w:tcBorders>
          </w:tcPr>
          <w:p w14:paraId="131392F5" w14:textId="77777777" w:rsidR="00F74624" w:rsidRPr="006C3B3F" w:rsidRDefault="00F74624" w:rsidP="00F74624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27" w:type="dxa"/>
          </w:tcPr>
          <w:p w14:paraId="70F989D5" w14:textId="77777777" w:rsidR="00F74624" w:rsidRPr="006C3B3F" w:rsidRDefault="00F74624" w:rsidP="00F74624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93" w:type="dxa"/>
          </w:tcPr>
          <w:p w14:paraId="30299F80" w14:textId="77777777" w:rsidR="00F74624" w:rsidRPr="006C3B3F" w:rsidRDefault="00F74624" w:rsidP="00F74624">
            <w:pPr>
              <w:rPr>
                <w:rFonts w:ascii="Arial" w:hAnsi="Arial" w:cs="Arial"/>
                <w:lang w:val="fr-FR"/>
              </w:rPr>
            </w:pPr>
          </w:p>
        </w:tc>
      </w:tr>
      <w:tr w:rsidR="00F74624" w:rsidRPr="006C3B3F" w14:paraId="4C910E3F" w14:textId="77777777" w:rsidTr="00D751F8">
        <w:trPr>
          <w:trHeight w:val="288"/>
        </w:trPr>
        <w:tc>
          <w:tcPr>
            <w:tcW w:w="494" w:type="dxa"/>
            <w:vAlign w:val="center"/>
          </w:tcPr>
          <w:p w14:paraId="5F65C3A9" w14:textId="63475702" w:rsidR="00F74624" w:rsidRPr="006C3B3F" w:rsidRDefault="00F74624" w:rsidP="00F74624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071" w:type="dxa"/>
            <w:vAlign w:val="center"/>
          </w:tcPr>
          <w:p w14:paraId="5E10122B" w14:textId="71ED33D3" w:rsidR="00F74624" w:rsidRPr="00E0010A" w:rsidRDefault="00F74624" w:rsidP="00A80B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100 Mah battery (Similar to: Lucas)</w:t>
            </w:r>
            <w:r>
              <w:rPr>
                <w:rFonts w:ascii="Arial" w:hAnsi="Arial" w:cs="Arial"/>
                <w:sz w:val="22"/>
                <w:szCs w:val="22"/>
              </w:rPr>
              <w:br/>
              <w:t xml:space="preserve"> *Lead acid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>
              <w:rPr>
                <w:rFonts w:ascii="Arial" w:hAnsi="Arial" w:cs="Arial"/>
                <w:sz w:val="22"/>
                <w:szCs w:val="22"/>
              </w:rPr>
              <w:lastRenderedPageBreak/>
              <w:t>*17 plate</w:t>
            </w:r>
            <w:r>
              <w:rPr>
                <w:rFonts w:ascii="Arial" w:hAnsi="Arial" w:cs="Arial"/>
                <w:sz w:val="22"/>
                <w:szCs w:val="22"/>
              </w:rPr>
              <w:br/>
              <w:t>*Designed for vehicle</w:t>
            </w:r>
          </w:p>
        </w:tc>
        <w:tc>
          <w:tcPr>
            <w:tcW w:w="1559" w:type="dxa"/>
            <w:vAlign w:val="center"/>
          </w:tcPr>
          <w:p w14:paraId="2995EB6A" w14:textId="41A97E23" w:rsidR="00F74624" w:rsidRPr="006C3B3F" w:rsidRDefault="00F74624" w:rsidP="00F74624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lastRenderedPageBreak/>
              <w:t>Yes (If Requested)</w:t>
            </w:r>
          </w:p>
        </w:tc>
        <w:tc>
          <w:tcPr>
            <w:tcW w:w="993" w:type="dxa"/>
            <w:vAlign w:val="center"/>
          </w:tcPr>
          <w:p w14:paraId="77751BA5" w14:textId="6EE8A4EE" w:rsidR="00F74624" w:rsidRPr="006C3B3F" w:rsidRDefault="00F74624" w:rsidP="00F746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275" w:type="dxa"/>
            <w:tcBorders>
              <w:right w:val="single" w:sz="6" w:space="0" w:color="auto"/>
            </w:tcBorders>
            <w:vAlign w:val="center"/>
          </w:tcPr>
          <w:p w14:paraId="62B2767C" w14:textId="6E0C361E" w:rsidR="00F74624" w:rsidRPr="006C3B3F" w:rsidRDefault="00F74624" w:rsidP="00F746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left w:val="single" w:sz="6" w:space="0" w:color="auto"/>
            </w:tcBorders>
          </w:tcPr>
          <w:p w14:paraId="73786276" w14:textId="77777777" w:rsidR="00F74624" w:rsidRPr="006C3B3F" w:rsidRDefault="00F74624" w:rsidP="00F74624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27" w:type="dxa"/>
          </w:tcPr>
          <w:p w14:paraId="6C664CE3" w14:textId="77777777" w:rsidR="00F74624" w:rsidRPr="006C3B3F" w:rsidRDefault="00F74624" w:rsidP="00F74624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93" w:type="dxa"/>
          </w:tcPr>
          <w:p w14:paraId="2BA0A2C4" w14:textId="77777777" w:rsidR="00F74624" w:rsidRPr="006C3B3F" w:rsidRDefault="00F74624" w:rsidP="00F74624">
            <w:pPr>
              <w:rPr>
                <w:rFonts w:ascii="Arial" w:hAnsi="Arial" w:cs="Arial"/>
                <w:lang w:val="fr-FR"/>
              </w:rPr>
            </w:pPr>
          </w:p>
        </w:tc>
      </w:tr>
      <w:tr w:rsidR="00F74624" w:rsidRPr="006C3B3F" w14:paraId="2654BAB4" w14:textId="77777777" w:rsidTr="00D751F8">
        <w:trPr>
          <w:trHeight w:val="288"/>
        </w:trPr>
        <w:tc>
          <w:tcPr>
            <w:tcW w:w="494" w:type="dxa"/>
            <w:vAlign w:val="center"/>
          </w:tcPr>
          <w:p w14:paraId="114241A5" w14:textId="6C696B36" w:rsidR="00F74624" w:rsidRPr="006C3B3F" w:rsidRDefault="00F74624" w:rsidP="00F74624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071" w:type="dxa"/>
            <w:vAlign w:val="center"/>
          </w:tcPr>
          <w:p w14:paraId="35DD0087" w14:textId="17A97481" w:rsidR="00F74624" w:rsidRPr="00E0010A" w:rsidRDefault="00F74624" w:rsidP="00A80B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12 volt battery Charger (Similar to: Aishang) </w:t>
            </w:r>
            <w:r>
              <w:rPr>
                <w:rFonts w:ascii="Arial" w:hAnsi="Arial" w:cs="Arial"/>
                <w:sz w:val="22"/>
                <w:szCs w:val="22"/>
              </w:rPr>
              <w:br/>
              <w:t>*Volt meter.</w:t>
            </w:r>
            <w:r>
              <w:rPr>
                <w:rFonts w:ascii="Arial" w:hAnsi="Arial" w:cs="Arial"/>
                <w:sz w:val="22"/>
                <w:szCs w:val="22"/>
              </w:rPr>
              <w:br/>
              <w:t>*Stop</w:t>
            </w:r>
            <w:r w:rsidR="00A80B00">
              <w:rPr>
                <w:rFonts w:ascii="Arial" w:hAnsi="Arial" w:cs="Arial"/>
                <w:sz w:val="22"/>
                <w:szCs w:val="22"/>
              </w:rPr>
              <w:t>s</w:t>
            </w:r>
            <w:r>
              <w:rPr>
                <w:rFonts w:ascii="Arial" w:hAnsi="Arial" w:cs="Arial"/>
                <w:sz w:val="22"/>
                <w:szCs w:val="22"/>
              </w:rPr>
              <w:t xml:space="preserve"> work</w:t>
            </w:r>
            <w:r w:rsidR="00A80B00">
              <w:rPr>
                <w:rFonts w:ascii="Arial" w:hAnsi="Arial" w:cs="Arial"/>
                <w:sz w:val="22"/>
                <w:szCs w:val="22"/>
              </w:rPr>
              <w:t>ing</w:t>
            </w:r>
            <w:r>
              <w:rPr>
                <w:rFonts w:ascii="Arial" w:hAnsi="Arial" w:cs="Arial"/>
                <w:sz w:val="22"/>
                <w:szCs w:val="22"/>
              </w:rPr>
              <w:t xml:space="preserve"> when battery full</w:t>
            </w:r>
            <w:r>
              <w:rPr>
                <w:rFonts w:ascii="Arial" w:hAnsi="Arial" w:cs="Arial"/>
                <w:sz w:val="22"/>
                <w:szCs w:val="22"/>
              </w:rPr>
              <w:br/>
              <w:t>*30 amps</w:t>
            </w:r>
            <w:r>
              <w:rPr>
                <w:rFonts w:ascii="Arial" w:hAnsi="Arial" w:cs="Arial"/>
                <w:sz w:val="22"/>
                <w:szCs w:val="22"/>
              </w:rPr>
              <w:br/>
              <w:t>*2 pcs battery clip</w:t>
            </w:r>
          </w:p>
        </w:tc>
        <w:tc>
          <w:tcPr>
            <w:tcW w:w="1559" w:type="dxa"/>
            <w:vAlign w:val="center"/>
          </w:tcPr>
          <w:p w14:paraId="7A6A0D9C" w14:textId="52813DB4" w:rsidR="00F74624" w:rsidRPr="006C3B3F" w:rsidRDefault="00F74624" w:rsidP="00F74624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3" w:type="dxa"/>
            <w:vAlign w:val="center"/>
          </w:tcPr>
          <w:p w14:paraId="51992051" w14:textId="6585203F" w:rsidR="00F74624" w:rsidRPr="006C3B3F" w:rsidRDefault="00F74624" w:rsidP="00F746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275" w:type="dxa"/>
            <w:tcBorders>
              <w:right w:val="single" w:sz="6" w:space="0" w:color="auto"/>
            </w:tcBorders>
            <w:vAlign w:val="center"/>
          </w:tcPr>
          <w:p w14:paraId="7A79ACFF" w14:textId="3F32FAC3" w:rsidR="00F74624" w:rsidRPr="006C3B3F" w:rsidRDefault="00F74624" w:rsidP="00F746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left w:val="single" w:sz="6" w:space="0" w:color="auto"/>
            </w:tcBorders>
          </w:tcPr>
          <w:p w14:paraId="28EEB038" w14:textId="77777777" w:rsidR="00F74624" w:rsidRPr="006C3B3F" w:rsidRDefault="00F74624" w:rsidP="00F74624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27" w:type="dxa"/>
          </w:tcPr>
          <w:p w14:paraId="67EB184D" w14:textId="77777777" w:rsidR="00F74624" w:rsidRPr="006C3B3F" w:rsidRDefault="00F74624" w:rsidP="00F74624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93" w:type="dxa"/>
          </w:tcPr>
          <w:p w14:paraId="41103882" w14:textId="77777777" w:rsidR="00F74624" w:rsidRPr="006C3B3F" w:rsidRDefault="00F74624" w:rsidP="00F74624">
            <w:pPr>
              <w:rPr>
                <w:rFonts w:ascii="Arial" w:hAnsi="Arial" w:cs="Arial"/>
                <w:lang w:val="fr-FR"/>
              </w:rPr>
            </w:pPr>
          </w:p>
        </w:tc>
      </w:tr>
      <w:tr w:rsidR="00F74624" w:rsidRPr="006C3B3F" w14:paraId="1E3DB665" w14:textId="77777777" w:rsidTr="00D751F8">
        <w:trPr>
          <w:trHeight w:val="288"/>
        </w:trPr>
        <w:tc>
          <w:tcPr>
            <w:tcW w:w="494" w:type="dxa"/>
            <w:vAlign w:val="center"/>
          </w:tcPr>
          <w:p w14:paraId="1B8B5F50" w14:textId="5AC74AD3" w:rsidR="00F74624" w:rsidRPr="006C3B3F" w:rsidRDefault="00F74624" w:rsidP="00F74624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071" w:type="dxa"/>
            <w:vAlign w:val="center"/>
          </w:tcPr>
          <w:p w14:paraId="4CD44452" w14:textId="357C59C2" w:rsidR="00F74624" w:rsidRPr="00E0010A" w:rsidRDefault="00F74624" w:rsidP="00A80B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36” pipe wrench (Similar to: Ingco or Total or Tolsen) </w:t>
            </w:r>
            <w:r>
              <w:rPr>
                <w:rFonts w:ascii="Arial" w:hAnsi="Arial" w:cs="Arial"/>
                <w:sz w:val="22"/>
                <w:szCs w:val="22"/>
              </w:rPr>
              <w:br/>
              <w:t>*Max clamping diameter : 85mm</w:t>
            </w:r>
          </w:p>
        </w:tc>
        <w:tc>
          <w:tcPr>
            <w:tcW w:w="1559" w:type="dxa"/>
            <w:vAlign w:val="center"/>
          </w:tcPr>
          <w:p w14:paraId="064DE9D7" w14:textId="1A6646CF" w:rsidR="00F74624" w:rsidRPr="006C3B3F" w:rsidRDefault="00F74624" w:rsidP="00F74624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3" w:type="dxa"/>
            <w:vAlign w:val="center"/>
          </w:tcPr>
          <w:p w14:paraId="76108DBB" w14:textId="21CAD792" w:rsidR="00F74624" w:rsidRPr="006C3B3F" w:rsidRDefault="00F74624" w:rsidP="00F746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275" w:type="dxa"/>
            <w:tcBorders>
              <w:right w:val="single" w:sz="6" w:space="0" w:color="auto"/>
            </w:tcBorders>
            <w:vAlign w:val="center"/>
          </w:tcPr>
          <w:p w14:paraId="741A3AB6" w14:textId="7DBCAF83" w:rsidR="00F74624" w:rsidRPr="006C3B3F" w:rsidRDefault="00F74624" w:rsidP="00F746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left w:val="single" w:sz="6" w:space="0" w:color="auto"/>
            </w:tcBorders>
          </w:tcPr>
          <w:p w14:paraId="2D4B5B05" w14:textId="77777777" w:rsidR="00F74624" w:rsidRPr="006C3B3F" w:rsidRDefault="00F74624" w:rsidP="00F74624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27" w:type="dxa"/>
          </w:tcPr>
          <w:p w14:paraId="3EEF8EE1" w14:textId="77777777" w:rsidR="00F74624" w:rsidRPr="006C3B3F" w:rsidRDefault="00F74624" w:rsidP="00F74624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93" w:type="dxa"/>
          </w:tcPr>
          <w:p w14:paraId="07493332" w14:textId="77777777" w:rsidR="00F74624" w:rsidRPr="006C3B3F" w:rsidRDefault="00F74624" w:rsidP="00F74624">
            <w:pPr>
              <w:rPr>
                <w:rFonts w:ascii="Arial" w:hAnsi="Arial" w:cs="Arial"/>
                <w:lang w:val="fr-FR"/>
              </w:rPr>
            </w:pPr>
          </w:p>
        </w:tc>
      </w:tr>
      <w:tr w:rsidR="00F74624" w:rsidRPr="006C3B3F" w14:paraId="2D1E3517" w14:textId="77777777" w:rsidTr="00D751F8">
        <w:trPr>
          <w:trHeight w:val="288"/>
        </w:trPr>
        <w:tc>
          <w:tcPr>
            <w:tcW w:w="494" w:type="dxa"/>
            <w:vAlign w:val="center"/>
          </w:tcPr>
          <w:p w14:paraId="1E4545AF" w14:textId="35B05D3A" w:rsidR="00F74624" w:rsidRPr="006C3B3F" w:rsidRDefault="00F74624" w:rsidP="00F74624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4071" w:type="dxa"/>
            <w:vAlign w:val="center"/>
          </w:tcPr>
          <w:p w14:paraId="628F0265" w14:textId="7E8C2A29" w:rsidR="00F74624" w:rsidRPr="00E0010A" w:rsidRDefault="00F74624" w:rsidP="00A80B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Mini air compressor (Similar to: Ingco or Tolsen) </w:t>
            </w:r>
            <w:r>
              <w:rPr>
                <w:rFonts w:ascii="Arial" w:hAnsi="Arial" w:cs="Arial"/>
                <w:sz w:val="22"/>
                <w:szCs w:val="22"/>
              </w:rPr>
              <w:br/>
              <w:t>*12 volt</w:t>
            </w:r>
            <w:r>
              <w:rPr>
                <w:rFonts w:ascii="Arial" w:hAnsi="Arial" w:cs="Arial"/>
                <w:sz w:val="22"/>
                <w:szCs w:val="22"/>
              </w:rPr>
              <w:br/>
              <w:t>*Current : 18A</w:t>
            </w:r>
            <w:r>
              <w:rPr>
                <w:rFonts w:ascii="Arial" w:hAnsi="Arial" w:cs="Arial"/>
                <w:sz w:val="22"/>
                <w:szCs w:val="22"/>
              </w:rPr>
              <w:br/>
              <w:t>*Max pressure 120 PSI/08BAR</w:t>
            </w:r>
            <w:r>
              <w:rPr>
                <w:rFonts w:ascii="Arial" w:hAnsi="Arial" w:cs="Arial"/>
                <w:sz w:val="22"/>
                <w:szCs w:val="22"/>
              </w:rPr>
              <w:br/>
              <w:t>*2 pcs battery clip</w:t>
            </w:r>
            <w:r>
              <w:rPr>
                <w:rFonts w:ascii="Arial" w:hAnsi="Arial" w:cs="Arial"/>
                <w:sz w:val="22"/>
                <w:szCs w:val="22"/>
              </w:rPr>
              <w:br/>
              <w:t>*4 pcs adapter</w:t>
            </w:r>
            <w:r>
              <w:rPr>
                <w:rFonts w:ascii="Arial" w:hAnsi="Arial" w:cs="Arial"/>
                <w:sz w:val="22"/>
                <w:szCs w:val="22"/>
              </w:rPr>
              <w:br/>
              <w:t>*1 pcs 5mm air hose</w:t>
            </w:r>
          </w:p>
        </w:tc>
        <w:tc>
          <w:tcPr>
            <w:tcW w:w="1559" w:type="dxa"/>
            <w:vAlign w:val="center"/>
          </w:tcPr>
          <w:p w14:paraId="235BC2E5" w14:textId="70616957" w:rsidR="00F74624" w:rsidRPr="006C3B3F" w:rsidRDefault="00F74624" w:rsidP="00F74624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3" w:type="dxa"/>
            <w:vAlign w:val="center"/>
          </w:tcPr>
          <w:p w14:paraId="12509BBE" w14:textId="4AA62CA0" w:rsidR="00F74624" w:rsidRPr="006C3B3F" w:rsidRDefault="00F74624" w:rsidP="00F746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Set</w:t>
            </w:r>
          </w:p>
        </w:tc>
        <w:tc>
          <w:tcPr>
            <w:tcW w:w="1275" w:type="dxa"/>
            <w:tcBorders>
              <w:right w:val="single" w:sz="6" w:space="0" w:color="auto"/>
            </w:tcBorders>
            <w:vAlign w:val="center"/>
          </w:tcPr>
          <w:p w14:paraId="3973859D" w14:textId="640ACFAA" w:rsidR="00F74624" w:rsidRPr="006C3B3F" w:rsidRDefault="00F74624" w:rsidP="00F746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left w:val="single" w:sz="6" w:space="0" w:color="auto"/>
            </w:tcBorders>
          </w:tcPr>
          <w:p w14:paraId="1FD9BDB7" w14:textId="77777777" w:rsidR="00F74624" w:rsidRPr="006C3B3F" w:rsidRDefault="00F74624" w:rsidP="00F74624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27" w:type="dxa"/>
          </w:tcPr>
          <w:p w14:paraId="7F4FDB9C" w14:textId="77777777" w:rsidR="00F74624" w:rsidRPr="006C3B3F" w:rsidRDefault="00F74624" w:rsidP="00F74624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93" w:type="dxa"/>
          </w:tcPr>
          <w:p w14:paraId="35A8F079" w14:textId="77777777" w:rsidR="00F74624" w:rsidRPr="006C3B3F" w:rsidRDefault="00F74624" w:rsidP="00F74624">
            <w:pPr>
              <w:rPr>
                <w:rFonts w:ascii="Arial" w:hAnsi="Arial" w:cs="Arial"/>
                <w:lang w:val="fr-FR"/>
              </w:rPr>
            </w:pPr>
          </w:p>
        </w:tc>
      </w:tr>
      <w:tr w:rsidR="00F74624" w:rsidRPr="006C3B3F" w14:paraId="202AA265" w14:textId="77777777" w:rsidTr="00D751F8">
        <w:trPr>
          <w:trHeight w:val="288"/>
        </w:trPr>
        <w:tc>
          <w:tcPr>
            <w:tcW w:w="494" w:type="dxa"/>
            <w:vAlign w:val="center"/>
          </w:tcPr>
          <w:p w14:paraId="7AE772BE" w14:textId="6136DF1F" w:rsidR="00F74624" w:rsidRPr="006C3B3F" w:rsidRDefault="00F74624" w:rsidP="00F74624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4071" w:type="dxa"/>
            <w:vAlign w:val="center"/>
          </w:tcPr>
          <w:p w14:paraId="1C29D67E" w14:textId="623A5A0F" w:rsidR="00F74624" w:rsidRPr="00E0010A" w:rsidRDefault="00F74624" w:rsidP="00A80B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Multi plug (Similar to: Click or Super) </w:t>
            </w:r>
            <w:r>
              <w:rPr>
                <w:rFonts w:ascii="Arial" w:hAnsi="Arial" w:cs="Arial"/>
                <w:sz w:val="22"/>
                <w:szCs w:val="22"/>
              </w:rPr>
              <w:br/>
              <w:t>*4 port.</w:t>
            </w:r>
            <w:r>
              <w:rPr>
                <w:rFonts w:ascii="Arial" w:hAnsi="Arial" w:cs="Arial"/>
                <w:sz w:val="22"/>
                <w:szCs w:val="22"/>
              </w:rPr>
              <w:br/>
              <w:t>*5 meter long wire</w:t>
            </w:r>
            <w:r>
              <w:rPr>
                <w:rFonts w:ascii="Arial" w:hAnsi="Arial" w:cs="Arial"/>
                <w:sz w:val="22"/>
                <w:szCs w:val="22"/>
              </w:rPr>
              <w:br/>
              <w:t>*Indivisual switch for per socket.</w:t>
            </w:r>
          </w:p>
        </w:tc>
        <w:tc>
          <w:tcPr>
            <w:tcW w:w="1559" w:type="dxa"/>
            <w:vAlign w:val="center"/>
          </w:tcPr>
          <w:p w14:paraId="0C164FCE" w14:textId="4DA45C35" w:rsidR="00F74624" w:rsidRPr="006C3B3F" w:rsidRDefault="00F74624" w:rsidP="00F74624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3" w:type="dxa"/>
            <w:vAlign w:val="center"/>
          </w:tcPr>
          <w:p w14:paraId="4F0055DF" w14:textId="0DCD88EC" w:rsidR="00F74624" w:rsidRPr="006C3B3F" w:rsidRDefault="00F74624" w:rsidP="00F746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275" w:type="dxa"/>
            <w:tcBorders>
              <w:right w:val="single" w:sz="6" w:space="0" w:color="auto"/>
            </w:tcBorders>
            <w:vAlign w:val="center"/>
          </w:tcPr>
          <w:p w14:paraId="5AEB2327" w14:textId="210A893F" w:rsidR="00F74624" w:rsidRPr="006C3B3F" w:rsidRDefault="00F74624" w:rsidP="00F746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left w:val="single" w:sz="6" w:space="0" w:color="auto"/>
            </w:tcBorders>
          </w:tcPr>
          <w:p w14:paraId="09B07287" w14:textId="77777777" w:rsidR="00F74624" w:rsidRPr="006C3B3F" w:rsidRDefault="00F74624" w:rsidP="00F74624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27" w:type="dxa"/>
          </w:tcPr>
          <w:p w14:paraId="512652F9" w14:textId="77777777" w:rsidR="00F74624" w:rsidRPr="006C3B3F" w:rsidRDefault="00F74624" w:rsidP="00F74624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93" w:type="dxa"/>
          </w:tcPr>
          <w:p w14:paraId="464A018F" w14:textId="77777777" w:rsidR="00F74624" w:rsidRPr="006C3B3F" w:rsidRDefault="00F74624" w:rsidP="00F74624">
            <w:pPr>
              <w:rPr>
                <w:rFonts w:ascii="Arial" w:hAnsi="Arial" w:cs="Arial"/>
                <w:lang w:val="fr-FR"/>
              </w:rPr>
            </w:pPr>
          </w:p>
        </w:tc>
      </w:tr>
      <w:tr w:rsidR="00F74624" w:rsidRPr="006C3B3F" w14:paraId="5F55C0CD" w14:textId="77777777" w:rsidTr="00D751F8">
        <w:trPr>
          <w:trHeight w:val="288"/>
        </w:trPr>
        <w:tc>
          <w:tcPr>
            <w:tcW w:w="494" w:type="dxa"/>
            <w:vAlign w:val="center"/>
          </w:tcPr>
          <w:p w14:paraId="4B4E3A27" w14:textId="111A8553" w:rsidR="00F74624" w:rsidRDefault="00F74624" w:rsidP="00F74624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4071" w:type="dxa"/>
            <w:vAlign w:val="center"/>
          </w:tcPr>
          <w:p w14:paraId="1319C8A8" w14:textId="739DD254" w:rsidR="00F74624" w:rsidRPr="00E0010A" w:rsidRDefault="00F74624" w:rsidP="00A80B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8mm L socket wrench (Similar to: Tolsen or Ingco) </w:t>
            </w:r>
            <w:r>
              <w:rPr>
                <w:rFonts w:ascii="Arial" w:hAnsi="Arial" w:cs="Arial"/>
                <w:sz w:val="22"/>
                <w:szCs w:val="22"/>
              </w:rPr>
              <w:br/>
              <w:t>*8mm metric shaped.</w:t>
            </w:r>
            <w:r>
              <w:rPr>
                <w:rFonts w:ascii="Arial" w:hAnsi="Arial" w:cs="Arial"/>
                <w:sz w:val="22"/>
                <w:szCs w:val="22"/>
              </w:rPr>
              <w:br/>
              <w:t>*L shaped open Hex 6 point socket.</w:t>
            </w:r>
          </w:p>
        </w:tc>
        <w:tc>
          <w:tcPr>
            <w:tcW w:w="1559" w:type="dxa"/>
            <w:vAlign w:val="center"/>
          </w:tcPr>
          <w:p w14:paraId="5F338A61" w14:textId="3572312D" w:rsidR="00F74624" w:rsidRPr="006C3B3F" w:rsidRDefault="00F74624" w:rsidP="00F74624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3" w:type="dxa"/>
            <w:vAlign w:val="center"/>
          </w:tcPr>
          <w:p w14:paraId="575091AA" w14:textId="2C40029D" w:rsidR="00F74624" w:rsidRPr="006C3B3F" w:rsidRDefault="00F74624" w:rsidP="00F746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275" w:type="dxa"/>
            <w:tcBorders>
              <w:right w:val="single" w:sz="6" w:space="0" w:color="auto"/>
            </w:tcBorders>
            <w:vAlign w:val="center"/>
          </w:tcPr>
          <w:p w14:paraId="48F10C36" w14:textId="2EB11AE0" w:rsidR="00F74624" w:rsidRPr="006C3B3F" w:rsidRDefault="00F74624" w:rsidP="00F746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left w:val="single" w:sz="6" w:space="0" w:color="auto"/>
            </w:tcBorders>
          </w:tcPr>
          <w:p w14:paraId="626E4B35" w14:textId="77777777" w:rsidR="00F74624" w:rsidRPr="006C3B3F" w:rsidRDefault="00F74624" w:rsidP="00F74624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27" w:type="dxa"/>
          </w:tcPr>
          <w:p w14:paraId="3C48170E" w14:textId="77777777" w:rsidR="00F74624" w:rsidRPr="006C3B3F" w:rsidRDefault="00F74624" w:rsidP="00F74624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93" w:type="dxa"/>
          </w:tcPr>
          <w:p w14:paraId="34A95605" w14:textId="77777777" w:rsidR="00F74624" w:rsidRPr="006C3B3F" w:rsidRDefault="00F74624" w:rsidP="00F74624">
            <w:pPr>
              <w:rPr>
                <w:rFonts w:ascii="Arial" w:hAnsi="Arial" w:cs="Arial"/>
                <w:lang w:val="fr-FR"/>
              </w:rPr>
            </w:pPr>
          </w:p>
        </w:tc>
      </w:tr>
      <w:tr w:rsidR="00F74624" w:rsidRPr="006C3B3F" w14:paraId="71AF7EE8" w14:textId="77777777" w:rsidTr="00D751F8">
        <w:trPr>
          <w:trHeight w:val="288"/>
        </w:trPr>
        <w:tc>
          <w:tcPr>
            <w:tcW w:w="494" w:type="dxa"/>
            <w:vAlign w:val="center"/>
          </w:tcPr>
          <w:p w14:paraId="77D26125" w14:textId="41798B8E" w:rsidR="00F74624" w:rsidRDefault="00F74624" w:rsidP="00F74624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4071" w:type="dxa"/>
            <w:vAlign w:val="center"/>
          </w:tcPr>
          <w:p w14:paraId="5CE5BF20" w14:textId="089ADB67" w:rsidR="00F74624" w:rsidRPr="00E0010A" w:rsidRDefault="00F74624" w:rsidP="00A80B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10mm L socket wrench (Similar to: Tolsen or Ingco) </w:t>
            </w:r>
            <w:r>
              <w:rPr>
                <w:rFonts w:ascii="Arial" w:hAnsi="Arial" w:cs="Arial"/>
                <w:sz w:val="22"/>
                <w:szCs w:val="22"/>
              </w:rPr>
              <w:br/>
              <w:t>*10mm metric shaped.</w:t>
            </w:r>
            <w:r>
              <w:rPr>
                <w:rFonts w:ascii="Arial" w:hAnsi="Arial" w:cs="Arial"/>
                <w:sz w:val="22"/>
                <w:szCs w:val="22"/>
              </w:rPr>
              <w:br/>
              <w:t>*L shaped open 12 point socket.</w:t>
            </w:r>
          </w:p>
        </w:tc>
        <w:tc>
          <w:tcPr>
            <w:tcW w:w="1559" w:type="dxa"/>
            <w:vAlign w:val="center"/>
          </w:tcPr>
          <w:p w14:paraId="74E22409" w14:textId="78D54F9B" w:rsidR="00F74624" w:rsidRPr="006C3B3F" w:rsidRDefault="00F74624" w:rsidP="00F74624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3" w:type="dxa"/>
            <w:vAlign w:val="center"/>
          </w:tcPr>
          <w:p w14:paraId="228D5F50" w14:textId="5B60D50C" w:rsidR="00F74624" w:rsidRPr="006C3B3F" w:rsidRDefault="00F74624" w:rsidP="00F746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275" w:type="dxa"/>
            <w:tcBorders>
              <w:right w:val="single" w:sz="6" w:space="0" w:color="auto"/>
            </w:tcBorders>
            <w:vAlign w:val="center"/>
          </w:tcPr>
          <w:p w14:paraId="248E4539" w14:textId="2CDA06C0" w:rsidR="00F74624" w:rsidRPr="006C3B3F" w:rsidRDefault="00F74624" w:rsidP="00F746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left w:val="single" w:sz="6" w:space="0" w:color="auto"/>
            </w:tcBorders>
          </w:tcPr>
          <w:p w14:paraId="0102684A" w14:textId="77777777" w:rsidR="00F74624" w:rsidRPr="006C3B3F" w:rsidRDefault="00F74624" w:rsidP="00F74624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27" w:type="dxa"/>
          </w:tcPr>
          <w:p w14:paraId="5467846C" w14:textId="77777777" w:rsidR="00F74624" w:rsidRPr="006C3B3F" w:rsidRDefault="00F74624" w:rsidP="00F74624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93" w:type="dxa"/>
          </w:tcPr>
          <w:p w14:paraId="224FFD27" w14:textId="77777777" w:rsidR="00F74624" w:rsidRPr="006C3B3F" w:rsidRDefault="00F74624" w:rsidP="00F74624">
            <w:pPr>
              <w:rPr>
                <w:rFonts w:ascii="Arial" w:hAnsi="Arial" w:cs="Arial"/>
                <w:lang w:val="fr-FR"/>
              </w:rPr>
            </w:pPr>
          </w:p>
        </w:tc>
      </w:tr>
      <w:tr w:rsidR="00F74624" w:rsidRPr="006C3B3F" w14:paraId="67966216" w14:textId="77777777" w:rsidTr="00D751F8">
        <w:trPr>
          <w:trHeight w:val="288"/>
        </w:trPr>
        <w:tc>
          <w:tcPr>
            <w:tcW w:w="494" w:type="dxa"/>
            <w:vAlign w:val="center"/>
          </w:tcPr>
          <w:p w14:paraId="196A6D8C" w14:textId="6EEBAE95" w:rsidR="00F74624" w:rsidRDefault="00F74624" w:rsidP="00F74624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4071" w:type="dxa"/>
            <w:vAlign w:val="center"/>
          </w:tcPr>
          <w:p w14:paraId="22F964EF" w14:textId="37DFADB3" w:rsidR="00F74624" w:rsidRPr="00E0010A" w:rsidRDefault="00F74624" w:rsidP="00A80B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12mm L socket wrench (Similar to: Tolsen or Ingco)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>
              <w:rPr>
                <w:rFonts w:ascii="Arial" w:hAnsi="Arial" w:cs="Arial"/>
                <w:sz w:val="22"/>
                <w:szCs w:val="22"/>
              </w:rPr>
              <w:lastRenderedPageBreak/>
              <w:t>*12mm metric shaped.</w:t>
            </w:r>
            <w:r>
              <w:rPr>
                <w:rFonts w:ascii="Arial" w:hAnsi="Arial" w:cs="Arial"/>
                <w:sz w:val="22"/>
                <w:szCs w:val="22"/>
              </w:rPr>
              <w:br/>
              <w:t>*L shaped open Hex 6 point socket.</w:t>
            </w:r>
          </w:p>
        </w:tc>
        <w:tc>
          <w:tcPr>
            <w:tcW w:w="1559" w:type="dxa"/>
            <w:vAlign w:val="center"/>
          </w:tcPr>
          <w:p w14:paraId="54A1ECD4" w14:textId="2A5BD95B" w:rsidR="00F74624" w:rsidRPr="006C3B3F" w:rsidRDefault="00F74624" w:rsidP="00F74624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lastRenderedPageBreak/>
              <w:t>Yes (If Requested)</w:t>
            </w:r>
          </w:p>
        </w:tc>
        <w:tc>
          <w:tcPr>
            <w:tcW w:w="993" w:type="dxa"/>
            <w:vAlign w:val="center"/>
          </w:tcPr>
          <w:p w14:paraId="63077035" w14:textId="4341C1FA" w:rsidR="00F74624" w:rsidRPr="006C3B3F" w:rsidRDefault="00F74624" w:rsidP="00F746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275" w:type="dxa"/>
            <w:tcBorders>
              <w:right w:val="single" w:sz="6" w:space="0" w:color="auto"/>
            </w:tcBorders>
            <w:vAlign w:val="center"/>
          </w:tcPr>
          <w:p w14:paraId="2F689060" w14:textId="4CBB5F93" w:rsidR="00F74624" w:rsidRPr="006C3B3F" w:rsidRDefault="00F74624" w:rsidP="00F746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left w:val="single" w:sz="6" w:space="0" w:color="auto"/>
            </w:tcBorders>
          </w:tcPr>
          <w:p w14:paraId="597774A9" w14:textId="77777777" w:rsidR="00F74624" w:rsidRPr="006C3B3F" w:rsidRDefault="00F74624" w:rsidP="00F74624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27" w:type="dxa"/>
          </w:tcPr>
          <w:p w14:paraId="56C363AA" w14:textId="77777777" w:rsidR="00F74624" w:rsidRPr="006C3B3F" w:rsidRDefault="00F74624" w:rsidP="00F74624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93" w:type="dxa"/>
          </w:tcPr>
          <w:p w14:paraId="20D35CA8" w14:textId="77777777" w:rsidR="00F74624" w:rsidRPr="006C3B3F" w:rsidRDefault="00F74624" w:rsidP="00F74624">
            <w:pPr>
              <w:rPr>
                <w:rFonts w:ascii="Arial" w:hAnsi="Arial" w:cs="Arial"/>
                <w:lang w:val="fr-FR"/>
              </w:rPr>
            </w:pPr>
          </w:p>
        </w:tc>
      </w:tr>
      <w:tr w:rsidR="00F74624" w:rsidRPr="006C3B3F" w14:paraId="744AE911" w14:textId="77777777" w:rsidTr="00D751F8">
        <w:trPr>
          <w:trHeight w:val="288"/>
        </w:trPr>
        <w:tc>
          <w:tcPr>
            <w:tcW w:w="494" w:type="dxa"/>
            <w:vAlign w:val="center"/>
          </w:tcPr>
          <w:p w14:paraId="0F3DC3A8" w14:textId="62958ED3" w:rsidR="00F74624" w:rsidRDefault="00F74624" w:rsidP="00F74624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4071" w:type="dxa"/>
            <w:vAlign w:val="center"/>
          </w:tcPr>
          <w:p w14:paraId="4F87B974" w14:textId="1B17771C" w:rsidR="00F74624" w:rsidRPr="00E0010A" w:rsidRDefault="00F74624" w:rsidP="00A80B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Welding helmet (Similar to: Ingco) </w:t>
            </w:r>
            <w:r>
              <w:rPr>
                <w:rFonts w:ascii="Arial" w:hAnsi="Arial" w:cs="Arial"/>
                <w:sz w:val="22"/>
                <w:szCs w:val="22"/>
              </w:rPr>
              <w:br/>
              <w:t>*Viewing area : 90X35mm</w:t>
            </w:r>
            <w:r>
              <w:rPr>
                <w:rFonts w:ascii="Arial" w:hAnsi="Arial" w:cs="Arial"/>
                <w:sz w:val="22"/>
                <w:szCs w:val="22"/>
              </w:rPr>
              <w:br/>
              <w:t>*Cartridge size : 110X90X10mm</w:t>
            </w:r>
            <w:r>
              <w:rPr>
                <w:rFonts w:ascii="Arial" w:hAnsi="Arial" w:cs="Arial"/>
                <w:sz w:val="22"/>
                <w:szCs w:val="22"/>
              </w:rPr>
              <w:br/>
              <w:t>*Light state : DIN 4.</w:t>
            </w:r>
          </w:p>
        </w:tc>
        <w:tc>
          <w:tcPr>
            <w:tcW w:w="1559" w:type="dxa"/>
            <w:vAlign w:val="center"/>
          </w:tcPr>
          <w:p w14:paraId="24E2848A" w14:textId="20AE4F34" w:rsidR="00F74624" w:rsidRPr="006C3B3F" w:rsidRDefault="00F74624" w:rsidP="00F74624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3" w:type="dxa"/>
            <w:vAlign w:val="center"/>
          </w:tcPr>
          <w:p w14:paraId="21035D1B" w14:textId="4B4E5661" w:rsidR="00F74624" w:rsidRPr="006C3B3F" w:rsidRDefault="00F74624" w:rsidP="00F746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275" w:type="dxa"/>
            <w:tcBorders>
              <w:right w:val="single" w:sz="6" w:space="0" w:color="auto"/>
            </w:tcBorders>
            <w:vAlign w:val="center"/>
          </w:tcPr>
          <w:p w14:paraId="1917866A" w14:textId="1754A820" w:rsidR="00F74624" w:rsidRPr="006C3B3F" w:rsidRDefault="00F74624" w:rsidP="00F746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left w:val="single" w:sz="6" w:space="0" w:color="auto"/>
            </w:tcBorders>
          </w:tcPr>
          <w:p w14:paraId="368C4D6D" w14:textId="77777777" w:rsidR="00F74624" w:rsidRPr="00F74624" w:rsidRDefault="00F74624" w:rsidP="00F74624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3F831BED" w14:textId="77777777" w:rsidR="00F74624" w:rsidRPr="00F74624" w:rsidRDefault="00F74624" w:rsidP="00F74624">
            <w:pPr>
              <w:rPr>
                <w:rFonts w:ascii="Arial" w:hAnsi="Arial" w:cs="Arial"/>
              </w:rPr>
            </w:pPr>
          </w:p>
        </w:tc>
        <w:tc>
          <w:tcPr>
            <w:tcW w:w="2193" w:type="dxa"/>
          </w:tcPr>
          <w:p w14:paraId="23D317F5" w14:textId="77777777" w:rsidR="00F74624" w:rsidRPr="00F74624" w:rsidRDefault="00F74624" w:rsidP="00F74624">
            <w:pPr>
              <w:rPr>
                <w:rFonts w:ascii="Arial" w:hAnsi="Arial" w:cs="Arial"/>
              </w:rPr>
            </w:pPr>
          </w:p>
        </w:tc>
      </w:tr>
      <w:tr w:rsidR="00F74624" w:rsidRPr="006C3B3F" w14:paraId="26639CA2" w14:textId="77777777" w:rsidTr="00D751F8">
        <w:trPr>
          <w:trHeight w:val="288"/>
        </w:trPr>
        <w:tc>
          <w:tcPr>
            <w:tcW w:w="494" w:type="dxa"/>
            <w:vAlign w:val="center"/>
          </w:tcPr>
          <w:p w14:paraId="78DC33EC" w14:textId="1E9528DE" w:rsidR="00F74624" w:rsidRPr="00F74624" w:rsidRDefault="00F74624" w:rsidP="00F746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4071" w:type="dxa"/>
            <w:vAlign w:val="center"/>
          </w:tcPr>
          <w:p w14:paraId="32C0E397" w14:textId="6E4120CC" w:rsidR="00F74624" w:rsidRPr="00E0010A" w:rsidRDefault="00F74624" w:rsidP="00A80B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Hook wrench (Similar to: Ingco) </w:t>
            </w:r>
            <w:r>
              <w:rPr>
                <w:rFonts w:ascii="Arial" w:hAnsi="Arial" w:cs="Arial"/>
                <w:sz w:val="22"/>
                <w:szCs w:val="22"/>
              </w:rPr>
              <w:br/>
              <w:t>* size : 22-50 mm</w:t>
            </w:r>
            <w:r>
              <w:rPr>
                <w:rFonts w:ascii="Arial" w:hAnsi="Arial" w:cs="Arial"/>
                <w:sz w:val="22"/>
                <w:szCs w:val="22"/>
              </w:rPr>
              <w:br/>
              <w:t>*4 pcs set</w:t>
            </w:r>
          </w:p>
        </w:tc>
        <w:tc>
          <w:tcPr>
            <w:tcW w:w="1559" w:type="dxa"/>
            <w:vAlign w:val="center"/>
          </w:tcPr>
          <w:p w14:paraId="2CE7DF43" w14:textId="5A213AE2" w:rsidR="00F74624" w:rsidRPr="006C3B3F" w:rsidRDefault="00F74624" w:rsidP="00F74624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3" w:type="dxa"/>
            <w:vAlign w:val="center"/>
          </w:tcPr>
          <w:p w14:paraId="566CEB26" w14:textId="25C281C8" w:rsidR="00F74624" w:rsidRPr="006C3B3F" w:rsidRDefault="00F74624" w:rsidP="00F746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Set</w:t>
            </w:r>
          </w:p>
        </w:tc>
        <w:tc>
          <w:tcPr>
            <w:tcW w:w="1275" w:type="dxa"/>
            <w:tcBorders>
              <w:right w:val="single" w:sz="6" w:space="0" w:color="auto"/>
            </w:tcBorders>
            <w:vAlign w:val="center"/>
          </w:tcPr>
          <w:p w14:paraId="2B85FA88" w14:textId="31F9AB4D" w:rsidR="00F74624" w:rsidRPr="006C3B3F" w:rsidRDefault="00F74624" w:rsidP="00F746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left w:val="single" w:sz="6" w:space="0" w:color="auto"/>
            </w:tcBorders>
          </w:tcPr>
          <w:p w14:paraId="4DE8F232" w14:textId="77777777" w:rsidR="00F74624" w:rsidRPr="00F74624" w:rsidRDefault="00F74624" w:rsidP="00F74624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7CA04A3E" w14:textId="77777777" w:rsidR="00F74624" w:rsidRPr="00F74624" w:rsidRDefault="00F74624" w:rsidP="00F74624">
            <w:pPr>
              <w:rPr>
                <w:rFonts w:ascii="Arial" w:hAnsi="Arial" w:cs="Arial"/>
              </w:rPr>
            </w:pPr>
          </w:p>
        </w:tc>
        <w:tc>
          <w:tcPr>
            <w:tcW w:w="2193" w:type="dxa"/>
          </w:tcPr>
          <w:p w14:paraId="2C4D23D0" w14:textId="77777777" w:rsidR="00F74624" w:rsidRPr="00F74624" w:rsidRDefault="00F74624" w:rsidP="00F74624">
            <w:pPr>
              <w:rPr>
                <w:rFonts w:ascii="Arial" w:hAnsi="Arial" w:cs="Arial"/>
              </w:rPr>
            </w:pPr>
          </w:p>
        </w:tc>
      </w:tr>
      <w:tr w:rsidR="00F74624" w:rsidRPr="006C3B3F" w14:paraId="03973B4A" w14:textId="77777777" w:rsidTr="00D751F8">
        <w:trPr>
          <w:trHeight w:val="288"/>
        </w:trPr>
        <w:tc>
          <w:tcPr>
            <w:tcW w:w="494" w:type="dxa"/>
            <w:vAlign w:val="center"/>
          </w:tcPr>
          <w:p w14:paraId="567CC3EC" w14:textId="5B4D9BEC" w:rsidR="00F74624" w:rsidRPr="00F74624" w:rsidRDefault="00F74624" w:rsidP="00F746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13</w:t>
            </w:r>
          </w:p>
        </w:tc>
        <w:tc>
          <w:tcPr>
            <w:tcW w:w="4071" w:type="dxa"/>
            <w:vAlign w:val="center"/>
          </w:tcPr>
          <w:p w14:paraId="0B75231B" w14:textId="539411B8" w:rsidR="00F74624" w:rsidRPr="00E0010A" w:rsidRDefault="00F74624" w:rsidP="00A80B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Stoning Hammer (Similar to: Ingco or Tolsen or Total) </w:t>
            </w:r>
            <w:r>
              <w:rPr>
                <w:rFonts w:ascii="Arial" w:hAnsi="Arial" w:cs="Arial"/>
                <w:sz w:val="22"/>
                <w:szCs w:val="22"/>
              </w:rPr>
              <w:br/>
              <w:t>*Weight</w:t>
            </w:r>
            <w:r>
              <w:rPr>
                <w:rFonts w:ascii="MS Gothic" w:eastAsia="MS Gothic" w:hAnsi="MS Gothic" w:cs="MS Gothic" w:hint="eastAsia"/>
                <w:sz w:val="22"/>
                <w:szCs w:val="22"/>
              </w:rPr>
              <w:t>：</w:t>
            </w:r>
            <w:r>
              <w:rPr>
                <w:rFonts w:ascii="Arial" w:hAnsi="Arial" w:cs="Arial"/>
                <w:sz w:val="22"/>
                <w:szCs w:val="22"/>
              </w:rPr>
              <w:t>2 KG</w:t>
            </w:r>
            <w:r>
              <w:rPr>
                <w:rFonts w:ascii="Arial" w:hAnsi="Arial" w:cs="Arial"/>
                <w:sz w:val="22"/>
                <w:szCs w:val="22"/>
              </w:rPr>
              <w:br/>
              <w:t>*Drop-forged hammerhead</w:t>
            </w:r>
            <w:r>
              <w:rPr>
                <w:rFonts w:ascii="Arial" w:hAnsi="Arial" w:cs="Arial"/>
                <w:sz w:val="22"/>
                <w:szCs w:val="22"/>
              </w:rPr>
              <w:br/>
              <w:t>*Heat treatment,45#</w:t>
            </w:r>
            <w:r>
              <w:rPr>
                <w:rFonts w:ascii="Arial" w:hAnsi="Arial" w:cs="Arial"/>
                <w:sz w:val="22"/>
                <w:szCs w:val="22"/>
              </w:rPr>
              <w:br/>
              <w:t>* carbon steel</w:t>
            </w:r>
            <w:r>
              <w:rPr>
                <w:rFonts w:ascii="Arial" w:hAnsi="Arial" w:cs="Arial"/>
                <w:sz w:val="22"/>
                <w:szCs w:val="22"/>
              </w:rPr>
              <w:br/>
              <w:t>*fiberglass handle</w:t>
            </w:r>
          </w:p>
        </w:tc>
        <w:tc>
          <w:tcPr>
            <w:tcW w:w="1559" w:type="dxa"/>
            <w:vAlign w:val="center"/>
          </w:tcPr>
          <w:p w14:paraId="27D08BA4" w14:textId="47DCC465" w:rsidR="00F74624" w:rsidRPr="006C3B3F" w:rsidRDefault="00F74624" w:rsidP="00F74624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3" w:type="dxa"/>
            <w:vAlign w:val="center"/>
          </w:tcPr>
          <w:p w14:paraId="0689DB56" w14:textId="522D740D" w:rsidR="00F74624" w:rsidRPr="006C3B3F" w:rsidRDefault="00F74624" w:rsidP="00F746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275" w:type="dxa"/>
            <w:tcBorders>
              <w:right w:val="single" w:sz="6" w:space="0" w:color="auto"/>
            </w:tcBorders>
            <w:vAlign w:val="center"/>
          </w:tcPr>
          <w:p w14:paraId="71B03407" w14:textId="34C9F0B6" w:rsidR="00F74624" w:rsidRPr="006C3B3F" w:rsidRDefault="00F74624" w:rsidP="00F746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left w:val="single" w:sz="6" w:space="0" w:color="auto"/>
            </w:tcBorders>
          </w:tcPr>
          <w:p w14:paraId="0FC8DCD1" w14:textId="77777777" w:rsidR="00F74624" w:rsidRPr="00F74624" w:rsidRDefault="00F74624" w:rsidP="00F74624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27CC0389" w14:textId="77777777" w:rsidR="00F74624" w:rsidRPr="00F74624" w:rsidRDefault="00F74624" w:rsidP="00F74624">
            <w:pPr>
              <w:rPr>
                <w:rFonts w:ascii="Arial" w:hAnsi="Arial" w:cs="Arial"/>
              </w:rPr>
            </w:pPr>
          </w:p>
        </w:tc>
        <w:tc>
          <w:tcPr>
            <w:tcW w:w="2193" w:type="dxa"/>
          </w:tcPr>
          <w:p w14:paraId="58B06ECB" w14:textId="77777777" w:rsidR="00F74624" w:rsidRPr="00F74624" w:rsidRDefault="00F74624" w:rsidP="00F74624">
            <w:pPr>
              <w:rPr>
                <w:rFonts w:ascii="Arial" w:hAnsi="Arial" w:cs="Arial"/>
              </w:rPr>
            </w:pPr>
          </w:p>
        </w:tc>
      </w:tr>
      <w:tr w:rsidR="00F74624" w:rsidRPr="006C3B3F" w14:paraId="50DA4B17" w14:textId="77777777" w:rsidTr="00D751F8">
        <w:trPr>
          <w:trHeight w:val="288"/>
        </w:trPr>
        <w:tc>
          <w:tcPr>
            <w:tcW w:w="494" w:type="dxa"/>
            <w:vAlign w:val="center"/>
          </w:tcPr>
          <w:p w14:paraId="5BCA3BAE" w14:textId="4B638D51" w:rsidR="00F74624" w:rsidRPr="00F74624" w:rsidRDefault="00F74624" w:rsidP="00F746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14</w:t>
            </w:r>
          </w:p>
        </w:tc>
        <w:tc>
          <w:tcPr>
            <w:tcW w:w="4071" w:type="dxa"/>
            <w:vAlign w:val="center"/>
          </w:tcPr>
          <w:p w14:paraId="78606C15" w14:textId="727890FD" w:rsidR="00F74624" w:rsidRPr="00E0010A" w:rsidRDefault="00F74624" w:rsidP="00A80B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Safety Shoe (Similar to: CAT) </w:t>
            </w:r>
            <w:r>
              <w:rPr>
                <w:rFonts w:ascii="Arial" w:hAnsi="Arial" w:cs="Arial"/>
                <w:sz w:val="22"/>
                <w:szCs w:val="22"/>
              </w:rPr>
              <w:br/>
              <w:t>*made with leather</w:t>
            </w:r>
            <w:r>
              <w:rPr>
                <w:rFonts w:ascii="Arial" w:hAnsi="Arial" w:cs="Arial"/>
                <w:sz w:val="22"/>
                <w:szCs w:val="22"/>
              </w:rPr>
              <w:br/>
              <w:t>*steel toecap.</w:t>
            </w:r>
            <w:r>
              <w:rPr>
                <w:rFonts w:ascii="Arial" w:hAnsi="Arial" w:cs="Arial"/>
                <w:sz w:val="22"/>
                <w:szCs w:val="22"/>
              </w:rPr>
              <w:br/>
              <w:t>*color brown.</w:t>
            </w:r>
            <w:r>
              <w:rPr>
                <w:rFonts w:ascii="Arial" w:hAnsi="Arial" w:cs="Arial"/>
                <w:sz w:val="22"/>
                <w:szCs w:val="22"/>
              </w:rPr>
              <w:br/>
              <w:t>*midsole steel</w:t>
            </w:r>
            <w:r>
              <w:rPr>
                <w:rFonts w:ascii="Arial" w:hAnsi="Arial" w:cs="Arial"/>
                <w:sz w:val="22"/>
                <w:szCs w:val="22"/>
              </w:rPr>
              <w:br/>
              <w:t>*Breathable mesh lining.</w:t>
            </w:r>
            <w:r>
              <w:rPr>
                <w:rFonts w:ascii="Arial" w:hAnsi="Arial" w:cs="Arial"/>
                <w:sz w:val="22"/>
                <w:szCs w:val="22"/>
              </w:rPr>
              <w:br/>
              <w:t>*sizes (40-42)</w:t>
            </w:r>
          </w:p>
        </w:tc>
        <w:tc>
          <w:tcPr>
            <w:tcW w:w="1559" w:type="dxa"/>
            <w:vAlign w:val="center"/>
          </w:tcPr>
          <w:p w14:paraId="261F54B8" w14:textId="7B673DCA" w:rsidR="00F74624" w:rsidRPr="006C3B3F" w:rsidRDefault="00F74624" w:rsidP="00F74624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3" w:type="dxa"/>
            <w:vAlign w:val="center"/>
          </w:tcPr>
          <w:p w14:paraId="1B01F0AF" w14:textId="422455BA" w:rsidR="00F74624" w:rsidRPr="006C3B3F" w:rsidRDefault="00F74624" w:rsidP="00F746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Pair</w:t>
            </w:r>
          </w:p>
        </w:tc>
        <w:tc>
          <w:tcPr>
            <w:tcW w:w="1275" w:type="dxa"/>
            <w:tcBorders>
              <w:right w:val="single" w:sz="6" w:space="0" w:color="auto"/>
            </w:tcBorders>
            <w:vAlign w:val="center"/>
          </w:tcPr>
          <w:p w14:paraId="347B3B3F" w14:textId="06F991B9" w:rsidR="00F74624" w:rsidRPr="006C3B3F" w:rsidRDefault="00F74624" w:rsidP="00F746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left w:val="single" w:sz="6" w:space="0" w:color="auto"/>
            </w:tcBorders>
          </w:tcPr>
          <w:p w14:paraId="769CB946" w14:textId="77777777" w:rsidR="00F74624" w:rsidRPr="006C3B3F" w:rsidRDefault="00F74624" w:rsidP="00F74624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27" w:type="dxa"/>
          </w:tcPr>
          <w:p w14:paraId="757CA704" w14:textId="77777777" w:rsidR="00F74624" w:rsidRPr="006C3B3F" w:rsidRDefault="00F74624" w:rsidP="00F74624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93" w:type="dxa"/>
          </w:tcPr>
          <w:p w14:paraId="4A203692" w14:textId="77777777" w:rsidR="00F74624" w:rsidRPr="006C3B3F" w:rsidRDefault="00F74624" w:rsidP="00F74624">
            <w:pPr>
              <w:rPr>
                <w:rFonts w:ascii="Arial" w:hAnsi="Arial" w:cs="Arial"/>
                <w:lang w:val="fr-FR"/>
              </w:rPr>
            </w:pPr>
          </w:p>
        </w:tc>
      </w:tr>
      <w:tr w:rsidR="00F74624" w:rsidRPr="006C3B3F" w14:paraId="2195124E" w14:textId="77777777" w:rsidTr="00D751F8">
        <w:trPr>
          <w:trHeight w:val="288"/>
        </w:trPr>
        <w:tc>
          <w:tcPr>
            <w:tcW w:w="494" w:type="dxa"/>
            <w:vAlign w:val="center"/>
          </w:tcPr>
          <w:p w14:paraId="617F9934" w14:textId="45313B6F" w:rsidR="00F74624" w:rsidRDefault="00F74624" w:rsidP="00F74624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4071" w:type="dxa"/>
            <w:vAlign w:val="center"/>
          </w:tcPr>
          <w:p w14:paraId="772556A6" w14:textId="165F2F40" w:rsidR="00F74624" w:rsidRPr="00E0010A" w:rsidRDefault="00F74624" w:rsidP="00A80B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Welding electrode holder (Similar to: Ingco, Tolsen) </w:t>
            </w:r>
            <w:r>
              <w:rPr>
                <w:rFonts w:ascii="Arial" w:hAnsi="Arial" w:cs="Arial"/>
                <w:sz w:val="22"/>
                <w:szCs w:val="22"/>
              </w:rPr>
              <w:br/>
              <w:t>*fully insulated.</w:t>
            </w:r>
            <w:r>
              <w:rPr>
                <w:rFonts w:ascii="Arial" w:hAnsi="Arial" w:cs="Arial"/>
                <w:sz w:val="22"/>
                <w:szCs w:val="22"/>
              </w:rPr>
              <w:br/>
              <w:t>*rated current 300A</w:t>
            </w:r>
          </w:p>
        </w:tc>
        <w:tc>
          <w:tcPr>
            <w:tcW w:w="1559" w:type="dxa"/>
            <w:vAlign w:val="center"/>
          </w:tcPr>
          <w:p w14:paraId="6E7A1AAF" w14:textId="42BA6C30" w:rsidR="00F74624" w:rsidRPr="006C3B3F" w:rsidRDefault="00F74624" w:rsidP="00F74624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3" w:type="dxa"/>
            <w:vAlign w:val="center"/>
          </w:tcPr>
          <w:p w14:paraId="5D5E997E" w14:textId="2F580ED2" w:rsidR="00F74624" w:rsidRPr="006C3B3F" w:rsidRDefault="00F74624" w:rsidP="00F746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275" w:type="dxa"/>
            <w:tcBorders>
              <w:right w:val="single" w:sz="6" w:space="0" w:color="auto"/>
            </w:tcBorders>
            <w:vAlign w:val="center"/>
          </w:tcPr>
          <w:p w14:paraId="11336299" w14:textId="603D52FF" w:rsidR="00F74624" w:rsidRPr="006C3B3F" w:rsidRDefault="00F74624" w:rsidP="00F746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left w:val="single" w:sz="6" w:space="0" w:color="auto"/>
            </w:tcBorders>
          </w:tcPr>
          <w:p w14:paraId="7B5A49AA" w14:textId="77777777" w:rsidR="00F74624" w:rsidRPr="006C3B3F" w:rsidRDefault="00F74624" w:rsidP="00F74624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27" w:type="dxa"/>
          </w:tcPr>
          <w:p w14:paraId="51C906E7" w14:textId="77777777" w:rsidR="00F74624" w:rsidRPr="006C3B3F" w:rsidRDefault="00F74624" w:rsidP="00F74624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93" w:type="dxa"/>
          </w:tcPr>
          <w:p w14:paraId="281AA768" w14:textId="77777777" w:rsidR="00F74624" w:rsidRPr="006C3B3F" w:rsidRDefault="00F74624" w:rsidP="00F74624">
            <w:pPr>
              <w:rPr>
                <w:rFonts w:ascii="Arial" w:hAnsi="Arial" w:cs="Arial"/>
                <w:lang w:val="fr-FR"/>
              </w:rPr>
            </w:pPr>
          </w:p>
        </w:tc>
      </w:tr>
      <w:tr w:rsidR="00F74624" w:rsidRPr="006C3B3F" w14:paraId="57B2AE20" w14:textId="77777777" w:rsidTr="00D751F8">
        <w:trPr>
          <w:trHeight w:val="288"/>
        </w:trPr>
        <w:tc>
          <w:tcPr>
            <w:tcW w:w="494" w:type="dxa"/>
            <w:vAlign w:val="center"/>
          </w:tcPr>
          <w:p w14:paraId="6EEC05C9" w14:textId="0CC1F774" w:rsidR="00F74624" w:rsidRDefault="00F74624" w:rsidP="00F74624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4071" w:type="dxa"/>
            <w:vAlign w:val="center"/>
          </w:tcPr>
          <w:p w14:paraId="6FA6ECD9" w14:textId="5CA46F1C" w:rsidR="00F74624" w:rsidRPr="00E0010A" w:rsidRDefault="00F74624" w:rsidP="00A80B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Socket wrench box (Similar to: Jarin tools Germany,tolsen) </w:t>
            </w:r>
            <w:r>
              <w:rPr>
                <w:rFonts w:ascii="Arial" w:hAnsi="Arial" w:cs="Arial"/>
                <w:sz w:val="22"/>
                <w:szCs w:val="22"/>
              </w:rPr>
              <w:br/>
              <w:t>1/2 DR Socket set 24 pcs.(10 mm to 32mm)</w:t>
            </w:r>
          </w:p>
        </w:tc>
        <w:tc>
          <w:tcPr>
            <w:tcW w:w="1559" w:type="dxa"/>
            <w:vAlign w:val="center"/>
          </w:tcPr>
          <w:p w14:paraId="71D93258" w14:textId="04D54662" w:rsidR="00F74624" w:rsidRPr="006C3B3F" w:rsidRDefault="00F74624" w:rsidP="00F74624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3" w:type="dxa"/>
            <w:vAlign w:val="center"/>
          </w:tcPr>
          <w:p w14:paraId="346D615D" w14:textId="2BA5F022" w:rsidR="00F74624" w:rsidRPr="006C3B3F" w:rsidRDefault="00F74624" w:rsidP="00F746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275" w:type="dxa"/>
            <w:tcBorders>
              <w:right w:val="single" w:sz="6" w:space="0" w:color="auto"/>
            </w:tcBorders>
            <w:vAlign w:val="center"/>
          </w:tcPr>
          <w:p w14:paraId="633D0F50" w14:textId="17FA069F" w:rsidR="00F74624" w:rsidRPr="006C3B3F" w:rsidRDefault="00F74624" w:rsidP="00F746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left w:val="single" w:sz="6" w:space="0" w:color="auto"/>
            </w:tcBorders>
          </w:tcPr>
          <w:p w14:paraId="38816ACC" w14:textId="77777777" w:rsidR="00F74624" w:rsidRPr="00F74624" w:rsidRDefault="00F74624" w:rsidP="00F74624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57EADBD1" w14:textId="77777777" w:rsidR="00F74624" w:rsidRPr="00F74624" w:rsidRDefault="00F74624" w:rsidP="00F74624">
            <w:pPr>
              <w:rPr>
                <w:rFonts w:ascii="Arial" w:hAnsi="Arial" w:cs="Arial"/>
              </w:rPr>
            </w:pPr>
          </w:p>
        </w:tc>
        <w:tc>
          <w:tcPr>
            <w:tcW w:w="2193" w:type="dxa"/>
          </w:tcPr>
          <w:p w14:paraId="67FFB43E" w14:textId="77777777" w:rsidR="00F74624" w:rsidRPr="00F74624" w:rsidRDefault="00F74624" w:rsidP="00F74624">
            <w:pPr>
              <w:rPr>
                <w:rFonts w:ascii="Arial" w:hAnsi="Arial" w:cs="Arial"/>
              </w:rPr>
            </w:pPr>
          </w:p>
        </w:tc>
      </w:tr>
      <w:tr w:rsidR="00F74624" w:rsidRPr="006C3B3F" w14:paraId="485D45A1" w14:textId="77777777" w:rsidTr="00D751F8">
        <w:trPr>
          <w:trHeight w:val="288"/>
        </w:trPr>
        <w:tc>
          <w:tcPr>
            <w:tcW w:w="494" w:type="dxa"/>
            <w:vAlign w:val="center"/>
          </w:tcPr>
          <w:p w14:paraId="7CCEE846" w14:textId="083EE6B9" w:rsidR="00F74624" w:rsidRPr="00F74624" w:rsidRDefault="00F74624" w:rsidP="00F746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17</w:t>
            </w:r>
          </w:p>
        </w:tc>
        <w:tc>
          <w:tcPr>
            <w:tcW w:w="4071" w:type="dxa"/>
            <w:vAlign w:val="center"/>
          </w:tcPr>
          <w:p w14:paraId="28B1BFCA" w14:textId="2B475C3D" w:rsidR="00F74624" w:rsidRPr="00E0010A" w:rsidRDefault="00F74624" w:rsidP="00A80B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Hydraulic bottle jack 6 ton</w:t>
            </w:r>
          </w:p>
        </w:tc>
        <w:tc>
          <w:tcPr>
            <w:tcW w:w="1559" w:type="dxa"/>
            <w:vAlign w:val="center"/>
          </w:tcPr>
          <w:p w14:paraId="461773B0" w14:textId="04F9C205" w:rsidR="00F74624" w:rsidRPr="006C3B3F" w:rsidRDefault="00F74624" w:rsidP="00F74624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3" w:type="dxa"/>
            <w:vAlign w:val="center"/>
          </w:tcPr>
          <w:p w14:paraId="0CBDEF79" w14:textId="6DDCB310" w:rsidR="00F74624" w:rsidRPr="006C3B3F" w:rsidRDefault="00F74624" w:rsidP="00F746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set</w:t>
            </w:r>
          </w:p>
        </w:tc>
        <w:tc>
          <w:tcPr>
            <w:tcW w:w="1275" w:type="dxa"/>
            <w:tcBorders>
              <w:right w:val="single" w:sz="6" w:space="0" w:color="auto"/>
            </w:tcBorders>
            <w:vAlign w:val="center"/>
          </w:tcPr>
          <w:p w14:paraId="6D98A1D6" w14:textId="46CE5A95" w:rsidR="00F74624" w:rsidRPr="006C3B3F" w:rsidRDefault="00F74624" w:rsidP="00F746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left w:val="single" w:sz="6" w:space="0" w:color="auto"/>
            </w:tcBorders>
          </w:tcPr>
          <w:p w14:paraId="13858761" w14:textId="77777777" w:rsidR="00F74624" w:rsidRPr="006C3B3F" w:rsidRDefault="00F74624" w:rsidP="00F74624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27" w:type="dxa"/>
          </w:tcPr>
          <w:p w14:paraId="04A758CD" w14:textId="77777777" w:rsidR="00F74624" w:rsidRPr="006C3B3F" w:rsidRDefault="00F74624" w:rsidP="00F74624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93" w:type="dxa"/>
          </w:tcPr>
          <w:p w14:paraId="23066BAB" w14:textId="77777777" w:rsidR="00F74624" w:rsidRPr="006C3B3F" w:rsidRDefault="00F74624" w:rsidP="00F74624">
            <w:pPr>
              <w:rPr>
                <w:rFonts w:ascii="Arial" w:hAnsi="Arial" w:cs="Arial"/>
                <w:lang w:val="fr-FR"/>
              </w:rPr>
            </w:pPr>
          </w:p>
        </w:tc>
      </w:tr>
      <w:tr w:rsidR="00F74624" w:rsidRPr="006C3B3F" w14:paraId="10A81B74" w14:textId="77777777" w:rsidTr="00D751F8">
        <w:trPr>
          <w:trHeight w:val="288"/>
        </w:trPr>
        <w:tc>
          <w:tcPr>
            <w:tcW w:w="494" w:type="dxa"/>
            <w:vAlign w:val="center"/>
          </w:tcPr>
          <w:p w14:paraId="74A47DE5" w14:textId="702608EB" w:rsidR="00F74624" w:rsidRDefault="00F74624" w:rsidP="00F74624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18</w:t>
            </w:r>
          </w:p>
        </w:tc>
        <w:tc>
          <w:tcPr>
            <w:tcW w:w="4071" w:type="dxa"/>
            <w:vAlign w:val="center"/>
          </w:tcPr>
          <w:p w14:paraId="657E9E85" w14:textId="6BAA6C8B" w:rsidR="00F74624" w:rsidRPr="00E0010A" w:rsidRDefault="00F74624" w:rsidP="00A80B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Hook Wrench</w:t>
            </w:r>
          </w:p>
        </w:tc>
        <w:tc>
          <w:tcPr>
            <w:tcW w:w="1559" w:type="dxa"/>
            <w:vAlign w:val="center"/>
          </w:tcPr>
          <w:p w14:paraId="4594368C" w14:textId="7C94F7EE" w:rsidR="00F74624" w:rsidRPr="006C3B3F" w:rsidRDefault="00F74624" w:rsidP="00F74624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3" w:type="dxa"/>
            <w:vAlign w:val="center"/>
          </w:tcPr>
          <w:p w14:paraId="61FD77B8" w14:textId="7575E403" w:rsidR="00F74624" w:rsidRPr="006C3B3F" w:rsidRDefault="00F74624" w:rsidP="00F746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set</w:t>
            </w:r>
          </w:p>
        </w:tc>
        <w:tc>
          <w:tcPr>
            <w:tcW w:w="1275" w:type="dxa"/>
            <w:tcBorders>
              <w:right w:val="single" w:sz="6" w:space="0" w:color="auto"/>
            </w:tcBorders>
            <w:vAlign w:val="center"/>
          </w:tcPr>
          <w:p w14:paraId="53E6A609" w14:textId="46B937C8" w:rsidR="00F74624" w:rsidRPr="006C3B3F" w:rsidRDefault="00F74624" w:rsidP="00F746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left w:val="single" w:sz="6" w:space="0" w:color="auto"/>
            </w:tcBorders>
          </w:tcPr>
          <w:p w14:paraId="527C7917" w14:textId="77777777" w:rsidR="00F74624" w:rsidRPr="006C3B3F" w:rsidRDefault="00F74624" w:rsidP="00F74624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27" w:type="dxa"/>
          </w:tcPr>
          <w:p w14:paraId="0C3E4EAF" w14:textId="77777777" w:rsidR="00F74624" w:rsidRPr="006C3B3F" w:rsidRDefault="00F74624" w:rsidP="00F74624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93" w:type="dxa"/>
          </w:tcPr>
          <w:p w14:paraId="4D5D558F" w14:textId="77777777" w:rsidR="00F74624" w:rsidRPr="006C3B3F" w:rsidRDefault="00F74624" w:rsidP="00F74624">
            <w:pPr>
              <w:rPr>
                <w:rFonts w:ascii="Arial" w:hAnsi="Arial" w:cs="Arial"/>
                <w:lang w:val="fr-FR"/>
              </w:rPr>
            </w:pPr>
          </w:p>
        </w:tc>
      </w:tr>
      <w:tr w:rsidR="00F74624" w:rsidRPr="006C3B3F" w14:paraId="7A128393" w14:textId="77777777" w:rsidTr="00D751F8">
        <w:trPr>
          <w:trHeight w:val="288"/>
        </w:trPr>
        <w:tc>
          <w:tcPr>
            <w:tcW w:w="494" w:type="dxa"/>
            <w:vAlign w:val="center"/>
          </w:tcPr>
          <w:p w14:paraId="1C31F614" w14:textId="7E3104AC" w:rsidR="00F74624" w:rsidRDefault="00F74624" w:rsidP="00F74624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19</w:t>
            </w:r>
          </w:p>
        </w:tc>
        <w:tc>
          <w:tcPr>
            <w:tcW w:w="4071" w:type="dxa"/>
            <w:vAlign w:val="center"/>
          </w:tcPr>
          <w:p w14:paraId="43BA14F0" w14:textId="04130F47" w:rsidR="00F74624" w:rsidRPr="00E0010A" w:rsidRDefault="00F74624" w:rsidP="00A80B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combine socket</w:t>
            </w:r>
          </w:p>
        </w:tc>
        <w:tc>
          <w:tcPr>
            <w:tcW w:w="1559" w:type="dxa"/>
            <w:vAlign w:val="center"/>
          </w:tcPr>
          <w:p w14:paraId="54C21374" w14:textId="79F8558D" w:rsidR="00F74624" w:rsidRPr="006C3B3F" w:rsidRDefault="00F74624" w:rsidP="00F74624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3" w:type="dxa"/>
            <w:vAlign w:val="center"/>
          </w:tcPr>
          <w:p w14:paraId="347121EF" w14:textId="4A9DD4B0" w:rsidR="00F74624" w:rsidRPr="006C3B3F" w:rsidRDefault="00F74624" w:rsidP="00F746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set</w:t>
            </w:r>
          </w:p>
        </w:tc>
        <w:tc>
          <w:tcPr>
            <w:tcW w:w="1275" w:type="dxa"/>
            <w:tcBorders>
              <w:right w:val="single" w:sz="6" w:space="0" w:color="auto"/>
            </w:tcBorders>
            <w:vAlign w:val="center"/>
          </w:tcPr>
          <w:p w14:paraId="732F8AAA" w14:textId="23F54665" w:rsidR="00F74624" w:rsidRPr="006C3B3F" w:rsidRDefault="00F74624" w:rsidP="00F746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left w:val="single" w:sz="6" w:space="0" w:color="auto"/>
            </w:tcBorders>
          </w:tcPr>
          <w:p w14:paraId="01E7887C" w14:textId="77777777" w:rsidR="00F74624" w:rsidRPr="006C3B3F" w:rsidRDefault="00F74624" w:rsidP="00F74624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27" w:type="dxa"/>
          </w:tcPr>
          <w:p w14:paraId="2A6B9FBE" w14:textId="77777777" w:rsidR="00F74624" w:rsidRPr="006C3B3F" w:rsidRDefault="00F74624" w:rsidP="00F74624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93" w:type="dxa"/>
          </w:tcPr>
          <w:p w14:paraId="7DDBF352" w14:textId="77777777" w:rsidR="00F74624" w:rsidRPr="006C3B3F" w:rsidRDefault="00F74624" w:rsidP="00F74624">
            <w:pPr>
              <w:rPr>
                <w:rFonts w:ascii="Arial" w:hAnsi="Arial" w:cs="Arial"/>
                <w:lang w:val="fr-FR"/>
              </w:rPr>
            </w:pPr>
          </w:p>
        </w:tc>
      </w:tr>
      <w:tr w:rsidR="00F74624" w:rsidRPr="006C3B3F" w14:paraId="14BB34A3" w14:textId="77777777" w:rsidTr="00D751F8">
        <w:trPr>
          <w:trHeight w:val="288"/>
        </w:trPr>
        <w:tc>
          <w:tcPr>
            <w:tcW w:w="494" w:type="dxa"/>
            <w:vAlign w:val="center"/>
          </w:tcPr>
          <w:p w14:paraId="334EA919" w14:textId="398D2A81" w:rsidR="00F74624" w:rsidRDefault="00F74624" w:rsidP="00F74624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4071" w:type="dxa"/>
            <w:vAlign w:val="center"/>
          </w:tcPr>
          <w:p w14:paraId="6BB9DFF3" w14:textId="6A3DD727" w:rsidR="00F74624" w:rsidRPr="00E0010A" w:rsidRDefault="00F74624" w:rsidP="00A80B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double socket box</w:t>
            </w:r>
          </w:p>
        </w:tc>
        <w:tc>
          <w:tcPr>
            <w:tcW w:w="1559" w:type="dxa"/>
            <w:vAlign w:val="center"/>
          </w:tcPr>
          <w:p w14:paraId="54D14C23" w14:textId="46F6F83C" w:rsidR="00F74624" w:rsidRPr="006C3B3F" w:rsidRDefault="00F74624" w:rsidP="00F74624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3" w:type="dxa"/>
            <w:vAlign w:val="center"/>
          </w:tcPr>
          <w:p w14:paraId="7C62B30D" w14:textId="139A5E18" w:rsidR="00F74624" w:rsidRPr="006C3B3F" w:rsidRDefault="00F74624" w:rsidP="00F746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set</w:t>
            </w:r>
          </w:p>
        </w:tc>
        <w:tc>
          <w:tcPr>
            <w:tcW w:w="1275" w:type="dxa"/>
            <w:tcBorders>
              <w:right w:val="single" w:sz="6" w:space="0" w:color="auto"/>
            </w:tcBorders>
            <w:vAlign w:val="center"/>
          </w:tcPr>
          <w:p w14:paraId="717BFFD7" w14:textId="24188A8C" w:rsidR="00F74624" w:rsidRPr="006C3B3F" w:rsidRDefault="00F74624" w:rsidP="00F746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left w:val="single" w:sz="6" w:space="0" w:color="auto"/>
            </w:tcBorders>
          </w:tcPr>
          <w:p w14:paraId="3D12E0B4" w14:textId="77777777" w:rsidR="00F74624" w:rsidRPr="006C3B3F" w:rsidRDefault="00F74624" w:rsidP="00F74624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27" w:type="dxa"/>
          </w:tcPr>
          <w:p w14:paraId="18432E23" w14:textId="77777777" w:rsidR="00F74624" w:rsidRPr="006C3B3F" w:rsidRDefault="00F74624" w:rsidP="00F74624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93" w:type="dxa"/>
          </w:tcPr>
          <w:p w14:paraId="644DB8E6" w14:textId="77777777" w:rsidR="00F74624" w:rsidRPr="006C3B3F" w:rsidRDefault="00F74624" w:rsidP="00F74624">
            <w:pPr>
              <w:rPr>
                <w:rFonts w:ascii="Arial" w:hAnsi="Arial" w:cs="Arial"/>
                <w:lang w:val="fr-FR"/>
              </w:rPr>
            </w:pPr>
          </w:p>
        </w:tc>
      </w:tr>
      <w:tr w:rsidR="00F74624" w:rsidRPr="006C3B3F" w14:paraId="3C0B1275" w14:textId="77777777" w:rsidTr="00D751F8">
        <w:trPr>
          <w:trHeight w:val="288"/>
        </w:trPr>
        <w:tc>
          <w:tcPr>
            <w:tcW w:w="494" w:type="dxa"/>
            <w:vAlign w:val="center"/>
          </w:tcPr>
          <w:p w14:paraId="6CDF05F6" w14:textId="77A45F9E" w:rsidR="00F74624" w:rsidRDefault="00F74624" w:rsidP="00F74624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21</w:t>
            </w:r>
          </w:p>
        </w:tc>
        <w:tc>
          <w:tcPr>
            <w:tcW w:w="4071" w:type="dxa"/>
            <w:vAlign w:val="center"/>
          </w:tcPr>
          <w:p w14:paraId="42F4A9C6" w14:textId="6173F47E" w:rsidR="00F74624" w:rsidRPr="00E0010A" w:rsidRDefault="00F74624" w:rsidP="00A80B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 pin plug</w:t>
            </w:r>
          </w:p>
        </w:tc>
        <w:tc>
          <w:tcPr>
            <w:tcW w:w="1559" w:type="dxa"/>
            <w:vAlign w:val="center"/>
          </w:tcPr>
          <w:p w14:paraId="3F21F110" w14:textId="0B9DF2F0" w:rsidR="00F74624" w:rsidRPr="006C3B3F" w:rsidRDefault="00F74624" w:rsidP="00F74624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3" w:type="dxa"/>
            <w:vAlign w:val="center"/>
          </w:tcPr>
          <w:p w14:paraId="1429CE61" w14:textId="5C87EFCE" w:rsidR="00F74624" w:rsidRPr="006C3B3F" w:rsidRDefault="00F74624" w:rsidP="00F746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275" w:type="dxa"/>
            <w:tcBorders>
              <w:right w:val="single" w:sz="6" w:space="0" w:color="auto"/>
            </w:tcBorders>
            <w:vAlign w:val="center"/>
          </w:tcPr>
          <w:p w14:paraId="22DF115E" w14:textId="66078E98" w:rsidR="00F74624" w:rsidRPr="006C3B3F" w:rsidRDefault="00F74624" w:rsidP="00F746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left w:val="single" w:sz="6" w:space="0" w:color="auto"/>
            </w:tcBorders>
          </w:tcPr>
          <w:p w14:paraId="62AA0A7A" w14:textId="77777777" w:rsidR="00F74624" w:rsidRPr="006C3B3F" w:rsidRDefault="00F74624" w:rsidP="00F74624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27" w:type="dxa"/>
          </w:tcPr>
          <w:p w14:paraId="3060E787" w14:textId="77777777" w:rsidR="00F74624" w:rsidRPr="006C3B3F" w:rsidRDefault="00F74624" w:rsidP="00F74624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93" w:type="dxa"/>
          </w:tcPr>
          <w:p w14:paraId="109EED87" w14:textId="77777777" w:rsidR="00F74624" w:rsidRPr="006C3B3F" w:rsidRDefault="00F74624" w:rsidP="00F74624">
            <w:pPr>
              <w:rPr>
                <w:rFonts w:ascii="Arial" w:hAnsi="Arial" w:cs="Arial"/>
                <w:lang w:val="fr-FR"/>
              </w:rPr>
            </w:pPr>
          </w:p>
        </w:tc>
      </w:tr>
      <w:tr w:rsidR="00F74624" w:rsidRPr="006C3B3F" w14:paraId="70316233" w14:textId="77777777" w:rsidTr="00D751F8">
        <w:trPr>
          <w:trHeight w:val="288"/>
        </w:trPr>
        <w:tc>
          <w:tcPr>
            <w:tcW w:w="494" w:type="dxa"/>
            <w:vAlign w:val="center"/>
          </w:tcPr>
          <w:p w14:paraId="7C45BA67" w14:textId="77F5188C" w:rsidR="00F74624" w:rsidRDefault="00F74624" w:rsidP="00F74624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22</w:t>
            </w:r>
          </w:p>
        </w:tc>
        <w:tc>
          <w:tcPr>
            <w:tcW w:w="4071" w:type="dxa"/>
            <w:vAlign w:val="center"/>
          </w:tcPr>
          <w:p w14:paraId="1A0CF004" w14:textId="3877733F" w:rsidR="00F74624" w:rsidRPr="00E0010A" w:rsidRDefault="00F74624" w:rsidP="00A80B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welding helmet</w:t>
            </w:r>
          </w:p>
        </w:tc>
        <w:tc>
          <w:tcPr>
            <w:tcW w:w="1559" w:type="dxa"/>
            <w:vAlign w:val="center"/>
          </w:tcPr>
          <w:p w14:paraId="7D6080D2" w14:textId="457D8C32" w:rsidR="00F74624" w:rsidRPr="006C3B3F" w:rsidRDefault="00F74624" w:rsidP="00F74624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3" w:type="dxa"/>
            <w:vAlign w:val="center"/>
          </w:tcPr>
          <w:p w14:paraId="7A3B0168" w14:textId="4AF6587A" w:rsidR="00F74624" w:rsidRPr="006C3B3F" w:rsidRDefault="00F74624" w:rsidP="00F746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275" w:type="dxa"/>
            <w:tcBorders>
              <w:right w:val="single" w:sz="6" w:space="0" w:color="auto"/>
            </w:tcBorders>
            <w:vAlign w:val="center"/>
          </w:tcPr>
          <w:p w14:paraId="44B1DC35" w14:textId="67AD1271" w:rsidR="00F74624" w:rsidRPr="006C3B3F" w:rsidRDefault="00F74624" w:rsidP="00F746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left w:val="single" w:sz="6" w:space="0" w:color="auto"/>
            </w:tcBorders>
          </w:tcPr>
          <w:p w14:paraId="7659A69B" w14:textId="77777777" w:rsidR="00F74624" w:rsidRPr="006C3B3F" w:rsidRDefault="00F74624" w:rsidP="00F74624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27" w:type="dxa"/>
          </w:tcPr>
          <w:p w14:paraId="685981D7" w14:textId="77777777" w:rsidR="00F74624" w:rsidRPr="006C3B3F" w:rsidRDefault="00F74624" w:rsidP="00F74624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93" w:type="dxa"/>
          </w:tcPr>
          <w:p w14:paraId="4CD706EC" w14:textId="77777777" w:rsidR="00F74624" w:rsidRPr="006C3B3F" w:rsidRDefault="00F74624" w:rsidP="00F74624">
            <w:pPr>
              <w:rPr>
                <w:rFonts w:ascii="Arial" w:hAnsi="Arial" w:cs="Arial"/>
                <w:lang w:val="fr-FR"/>
              </w:rPr>
            </w:pPr>
          </w:p>
        </w:tc>
      </w:tr>
      <w:tr w:rsidR="00F74624" w:rsidRPr="006C3B3F" w14:paraId="0E89F0FC" w14:textId="77777777" w:rsidTr="00D751F8">
        <w:trPr>
          <w:trHeight w:val="288"/>
        </w:trPr>
        <w:tc>
          <w:tcPr>
            <w:tcW w:w="494" w:type="dxa"/>
            <w:vAlign w:val="center"/>
          </w:tcPr>
          <w:p w14:paraId="31912FE5" w14:textId="10BB9F49" w:rsidR="00F74624" w:rsidRDefault="00F74624" w:rsidP="00F74624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23</w:t>
            </w:r>
          </w:p>
        </w:tc>
        <w:tc>
          <w:tcPr>
            <w:tcW w:w="4071" w:type="dxa"/>
            <w:vAlign w:val="center"/>
          </w:tcPr>
          <w:p w14:paraId="29E7374A" w14:textId="598CF9D3" w:rsidR="00F74624" w:rsidRPr="00E0010A" w:rsidRDefault="00F74624" w:rsidP="00A80B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safety goggles</w:t>
            </w:r>
          </w:p>
        </w:tc>
        <w:tc>
          <w:tcPr>
            <w:tcW w:w="1559" w:type="dxa"/>
            <w:vAlign w:val="center"/>
          </w:tcPr>
          <w:p w14:paraId="2640D638" w14:textId="7C783E0A" w:rsidR="00F74624" w:rsidRPr="006C3B3F" w:rsidRDefault="00F74624" w:rsidP="00F74624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3" w:type="dxa"/>
            <w:vAlign w:val="center"/>
          </w:tcPr>
          <w:p w14:paraId="2066EEFF" w14:textId="75A955E2" w:rsidR="00F74624" w:rsidRPr="006C3B3F" w:rsidRDefault="00F74624" w:rsidP="00F746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Pair</w:t>
            </w:r>
          </w:p>
        </w:tc>
        <w:tc>
          <w:tcPr>
            <w:tcW w:w="1275" w:type="dxa"/>
            <w:tcBorders>
              <w:right w:val="single" w:sz="6" w:space="0" w:color="auto"/>
            </w:tcBorders>
            <w:vAlign w:val="center"/>
          </w:tcPr>
          <w:p w14:paraId="27EB7F82" w14:textId="7C50C153" w:rsidR="00F74624" w:rsidRPr="006C3B3F" w:rsidRDefault="00F74624" w:rsidP="00F746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left w:val="single" w:sz="6" w:space="0" w:color="auto"/>
            </w:tcBorders>
          </w:tcPr>
          <w:p w14:paraId="10877406" w14:textId="77777777" w:rsidR="00F74624" w:rsidRPr="006C3B3F" w:rsidRDefault="00F74624" w:rsidP="00F74624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27" w:type="dxa"/>
          </w:tcPr>
          <w:p w14:paraId="377ABCD5" w14:textId="77777777" w:rsidR="00F74624" w:rsidRPr="006C3B3F" w:rsidRDefault="00F74624" w:rsidP="00F74624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93" w:type="dxa"/>
          </w:tcPr>
          <w:p w14:paraId="7AAB091F" w14:textId="77777777" w:rsidR="00F74624" w:rsidRPr="006C3B3F" w:rsidRDefault="00F74624" w:rsidP="00F74624">
            <w:pPr>
              <w:rPr>
                <w:rFonts w:ascii="Arial" w:hAnsi="Arial" w:cs="Arial"/>
                <w:lang w:val="fr-FR"/>
              </w:rPr>
            </w:pPr>
          </w:p>
        </w:tc>
      </w:tr>
      <w:tr w:rsidR="00F74624" w:rsidRPr="006C3B3F" w14:paraId="79C211F0" w14:textId="77777777" w:rsidTr="00D751F8">
        <w:trPr>
          <w:trHeight w:val="288"/>
        </w:trPr>
        <w:tc>
          <w:tcPr>
            <w:tcW w:w="494" w:type="dxa"/>
            <w:vAlign w:val="center"/>
          </w:tcPr>
          <w:p w14:paraId="5CEEBDCD" w14:textId="08DA60B4" w:rsidR="00F74624" w:rsidRDefault="00F74624" w:rsidP="00F74624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24</w:t>
            </w:r>
          </w:p>
        </w:tc>
        <w:tc>
          <w:tcPr>
            <w:tcW w:w="4071" w:type="dxa"/>
            <w:vAlign w:val="center"/>
          </w:tcPr>
          <w:p w14:paraId="4DF43B89" w14:textId="1058E780" w:rsidR="00F74624" w:rsidRPr="00E0010A" w:rsidRDefault="00F74624" w:rsidP="00A80B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Heavy duty workshop hand gloves</w:t>
            </w:r>
          </w:p>
        </w:tc>
        <w:tc>
          <w:tcPr>
            <w:tcW w:w="1559" w:type="dxa"/>
            <w:vAlign w:val="center"/>
          </w:tcPr>
          <w:p w14:paraId="2D9CDD59" w14:textId="2BF10AB5" w:rsidR="00F74624" w:rsidRPr="006C3B3F" w:rsidRDefault="00F74624" w:rsidP="00F74624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3" w:type="dxa"/>
            <w:vAlign w:val="center"/>
          </w:tcPr>
          <w:p w14:paraId="75E46C5B" w14:textId="411581AB" w:rsidR="00F74624" w:rsidRPr="006C3B3F" w:rsidRDefault="00F74624" w:rsidP="00F746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pair</w:t>
            </w:r>
          </w:p>
        </w:tc>
        <w:tc>
          <w:tcPr>
            <w:tcW w:w="1275" w:type="dxa"/>
            <w:tcBorders>
              <w:right w:val="single" w:sz="6" w:space="0" w:color="auto"/>
            </w:tcBorders>
            <w:vAlign w:val="center"/>
          </w:tcPr>
          <w:p w14:paraId="571DD4C5" w14:textId="711C41FA" w:rsidR="00F74624" w:rsidRPr="006C3B3F" w:rsidRDefault="00F74624" w:rsidP="00F746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left w:val="single" w:sz="6" w:space="0" w:color="auto"/>
            </w:tcBorders>
          </w:tcPr>
          <w:p w14:paraId="2E787132" w14:textId="77777777" w:rsidR="00F74624" w:rsidRPr="00F74624" w:rsidRDefault="00F74624" w:rsidP="00F74624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5D9B46A8" w14:textId="77777777" w:rsidR="00F74624" w:rsidRPr="00F74624" w:rsidRDefault="00F74624" w:rsidP="00F74624">
            <w:pPr>
              <w:rPr>
                <w:rFonts w:ascii="Arial" w:hAnsi="Arial" w:cs="Arial"/>
              </w:rPr>
            </w:pPr>
          </w:p>
        </w:tc>
        <w:tc>
          <w:tcPr>
            <w:tcW w:w="2193" w:type="dxa"/>
          </w:tcPr>
          <w:p w14:paraId="28F27D6A" w14:textId="77777777" w:rsidR="00F74624" w:rsidRPr="00F74624" w:rsidRDefault="00F74624" w:rsidP="00F74624">
            <w:pPr>
              <w:rPr>
                <w:rFonts w:ascii="Arial" w:hAnsi="Arial" w:cs="Arial"/>
              </w:rPr>
            </w:pPr>
          </w:p>
        </w:tc>
      </w:tr>
      <w:tr w:rsidR="00F74624" w:rsidRPr="006C3B3F" w14:paraId="4EDE652C" w14:textId="77777777" w:rsidTr="00D751F8">
        <w:trPr>
          <w:trHeight w:val="288"/>
        </w:trPr>
        <w:tc>
          <w:tcPr>
            <w:tcW w:w="494" w:type="dxa"/>
            <w:vAlign w:val="center"/>
          </w:tcPr>
          <w:p w14:paraId="25371A80" w14:textId="3CBCA12C" w:rsidR="00F74624" w:rsidRPr="00F74624" w:rsidRDefault="00F74624" w:rsidP="00F746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25</w:t>
            </w:r>
          </w:p>
        </w:tc>
        <w:tc>
          <w:tcPr>
            <w:tcW w:w="4071" w:type="dxa"/>
            <w:vAlign w:val="center"/>
          </w:tcPr>
          <w:p w14:paraId="4E007325" w14:textId="3DB5D6CB" w:rsidR="00F74624" w:rsidRPr="00E0010A" w:rsidRDefault="00F74624" w:rsidP="00A80B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Impact wrench - manual</w:t>
            </w:r>
          </w:p>
        </w:tc>
        <w:tc>
          <w:tcPr>
            <w:tcW w:w="1559" w:type="dxa"/>
            <w:vAlign w:val="center"/>
          </w:tcPr>
          <w:p w14:paraId="024E39B2" w14:textId="59348C02" w:rsidR="00F74624" w:rsidRPr="006C3B3F" w:rsidRDefault="00F74624" w:rsidP="00F74624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3" w:type="dxa"/>
            <w:vAlign w:val="center"/>
          </w:tcPr>
          <w:p w14:paraId="0E0820AF" w14:textId="641C1140" w:rsidR="00F74624" w:rsidRPr="006C3B3F" w:rsidRDefault="00F74624" w:rsidP="00F746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275" w:type="dxa"/>
            <w:tcBorders>
              <w:right w:val="single" w:sz="6" w:space="0" w:color="auto"/>
            </w:tcBorders>
            <w:vAlign w:val="center"/>
          </w:tcPr>
          <w:p w14:paraId="68DA83D5" w14:textId="23CEA0CA" w:rsidR="00F74624" w:rsidRPr="006C3B3F" w:rsidRDefault="00F74624" w:rsidP="00F746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left w:val="single" w:sz="6" w:space="0" w:color="auto"/>
            </w:tcBorders>
          </w:tcPr>
          <w:p w14:paraId="2200844F" w14:textId="77777777" w:rsidR="00F74624" w:rsidRPr="006C3B3F" w:rsidRDefault="00F74624" w:rsidP="00F74624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27" w:type="dxa"/>
          </w:tcPr>
          <w:p w14:paraId="08E07CD4" w14:textId="77777777" w:rsidR="00F74624" w:rsidRPr="006C3B3F" w:rsidRDefault="00F74624" w:rsidP="00F74624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93" w:type="dxa"/>
          </w:tcPr>
          <w:p w14:paraId="27219859" w14:textId="77777777" w:rsidR="00F74624" w:rsidRPr="006C3B3F" w:rsidRDefault="00F74624" w:rsidP="00F74624">
            <w:pPr>
              <w:rPr>
                <w:rFonts w:ascii="Arial" w:hAnsi="Arial" w:cs="Arial"/>
                <w:lang w:val="fr-FR"/>
              </w:rPr>
            </w:pPr>
          </w:p>
        </w:tc>
      </w:tr>
      <w:tr w:rsidR="00F74624" w:rsidRPr="006C3B3F" w14:paraId="0B1D5F26" w14:textId="77777777" w:rsidTr="00D751F8">
        <w:trPr>
          <w:trHeight w:val="288"/>
        </w:trPr>
        <w:tc>
          <w:tcPr>
            <w:tcW w:w="494" w:type="dxa"/>
            <w:vAlign w:val="center"/>
          </w:tcPr>
          <w:p w14:paraId="44DC36D4" w14:textId="2B7FEF46" w:rsidR="00F74624" w:rsidRDefault="00F74624" w:rsidP="00F74624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26</w:t>
            </w:r>
          </w:p>
        </w:tc>
        <w:tc>
          <w:tcPr>
            <w:tcW w:w="4071" w:type="dxa"/>
            <w:vAlign w:val="center"/>
          </w:tcPr>
          <w:p w14:paraId="4F3047CB" w14:textId="03FDF38E" w:rsidR="00F74624" w:rsidRPr="00E0010A" w:rsidRDefault="00F74624" w:rsidP="00A80B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Feeler gauge</w:t>
            </w:r>
          </w:p>
        </w:tc>
        <w:tc>
          <w:tcPr>
            <w:tcW w:w="1559" w:type="dxa"/>
            <w:vAlign w:val="center"/>
          </w:tcPr>
          <w:p w14:paraId="0A3F1C5A" w14:textId="4FEC02CA" w:rsidR="00F74624" w:rsidRPr="006C3B3F" w:rsidRDefault="00F74624" w:rsidP="00F74624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3" w:type="dxa"/>
            <w:vAlign w:val="center"/>
          </w:tcPr>
          <w:p w14:paraId="322F67DC" w14:textId="48FB255F" w:rsidR="00F74624" w:rsidRPr="006C3B3F" w:rsidRDefault="00F74624" w:rsidP="00F746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set</w:t>
            </w:r>
          </w:p>
        </w:tc>
        <w:tc>
          <w:tcPr>
            <w:tcW w:w="1275" w:type="dxa"/>
            <w:tcBorders>
              <w:right w:val="single" w:sz="6" w:space="0" w:color="auto"/>
            </w:tcBorders>
            <w:vAlign w:val="center"/>
          </w:tcPr>
          <w:p w14:paraId="5FB0417B" w14:textId="65D58BFF" w:rsidR="00F74624" w:rsidRPr="006C3B3F" w:rsidRDefault="00F74624" w:rsidP="00F746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left w:val="single" w:sz="6" w:space="0" w:color="auto"/>
            </w:tcBorders>
          </w:tcPr>
          <w:p w14:paraId="07CCEE5E" w14:textId="77777777" w:rsidR="00F74624" w:rsidRPr="006C3B3F" w:rsidRDefault="00F74624" w:rsidP="00F74624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27" w:type="dxa"/>
          </w:tcPr>
          <w:p w14:paraId="5BE14817" w14:textId="77777777" w:rsidR="00F74624" w:rsidRPr="006C3B3F" w:rsidRDefault="00F74624" w:rsidP="00F74624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93" w:type="dxa"/>
          </w:tcPr>
          <w:p w14:paraId="6C97802E" w14:textId="77777777" w:rsidR="00F74624" w:rsidRPr="006C3B3F" w:rsidRDefault="00F74624" w:rsidP="00F74624">
            <w:pPr>
              <w:rPr>
                <w:rFonts w:ascii="Arial" w:hAnsi="Arial" w:cs="Arial"/>
                <w:lang w:val="fr-FR"/>
              </w:rPr>
            </w:pPr>
          </w:p>
        </w:tc>
      </w:tr>
      <w:tr w:rsidR="00F74624" w:rsidRPr="006C3B3F" w14:paraId="6C79586B" w14:textId="77777777" w:rsidTr="00D751F8">
        <w:trPr>
          <w:trHeight w:val="288"/>
        </w:trPr>
        <w:tc>
          <w:tcPr>
            <w:tcW w:w="494" w:type="dxa"/>
            <w:vAlign w:val="center"/>
          </w:tcPr>
          <w:p w14:paraId="00D7E0CB" w14:textId="660B258C" w:rsidR="00F74624" w:rsidRDefault="00F74624" w:rsidP="00F74624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27</w:t>
            </w:r>
          </w:p>
        </w:tc>
        <w:tc>
          <w:tcPr>
            <w:tcW w:w="4071" w:type="dxa"/>
            <w:vAlign w:val="center"/>
          </w:tcPr>
          <w:p w14:paraId="74D770C2" w14:textId="40753ED7" w:rsidR="00F74624" w:rsidRPr="00E0010A" w:rsidRDefault="00F74624" w:rsidP="00A80B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Thumb phillips screwdriver</w:t>
            </w:r>
          </w:p>
        </w:tc>
        <w:tc>
          <w:tcPr>
            <w:tcW w:w="1559" w:type="dxa"/>
            <w:vAlign w:val="center"/>
          </w:tcPr>
          <w:p w14:paraId="080DB858" w14:textId="2C33E5F6" w:rsidR="00F74624" w:rsidRPr="006C3B3F" w:rsidRDefault="00F74624" w:rsidP="00F74624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3" w:type="dxa"/>
            <w:vAlign w:val="center"/>
          </w:tcPr>
          <w:p w14:paraId="1165BC59" w14:textId="4C689159" w:rsidR="00F74624" w:rsidRPr="006C3B3F" w:rsidRDefault="00F74624" w:rsidP="00F746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275" w:type="dxa"/>
            <w:tcBorders>
              <w:right w:val="single" w:sz="6" w:space="0" w:color="auto"/>
            </w:tcBorders>
            <w:vAlign w:val="center"/>
          </w:tcPr>
          <w:p w14:paraId="06F7548A" w14:textId="629CE9C2" w:rsidR="00F74624" w:rsidRPr="006C3B3F" w:rsidRDefault="00F74624" w:rsidP="00F746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left w:val="single" w:sz="6" w:space="0" w:color="auto"/>
            </w:tcBorders>
          </w:tcPr>
          <w:p w14:paraId="5972DA12" w14:textId="77777777" w:rsidR="00F74624" w:rsidRPr="006C3B3F" w:rsidRDefault="00F74624" w:rsidP="00F74624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27" w:type="dxa"/>
          </w:tcPr>
          <w:p w14:paraId="2624B743" w14:textId="77777777" w:rsidR="00F74624" w:rsidRPr="006C3B3F" w:rsidRDefault="00F74624" w:rsidP="00F74624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93" w:type="dxa"/>
          </w:tcPr>
          <w:p w14:paraId="69974D32" w14:textId="77777777" w:rsidR="00F74624" w:rsidRPr="006C3B3F" w:rsidRDefault="00F74624" w:rsidP="00F74624">
            <w:pPr>
              <w:rPr>
                <w:rFonts w:ascii="Arial" w:hAnsi="Arial" w:cs="Arial"/>
                <w:lang w:val="fr-FR"/>
              </w:rPr>
            </w:pPr>
          </w:p>
        </w:tc>
      </w:tr>
      <w:tr w:rsidR="00F74624" w:rsidRPr="006C3B3F" w14:paraId="40BF5B0F" w14:textId="77777777" w:rsidTr="00D751F8">
        <w:trPr>
          <w:trHeight w:val="288"/>
        </w:trPr>
        <w:tc>
          <w:tcPr>
            <w:tcW w:w="494" w:type="dxa"/>
            <w:vAlign w:val="center"/>
          </w:tcPr>
          <w:p w14:paraId="70EC19E2" w14:textId="54AC52E3" w:rsidR="00F74624" w:rsidRDefault="00F74624" w:rsidP="00F74624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28</w:t>
            </w:r>
          </w:p>
        </w:tc>
        <w:tc>
          <w:tcPr>
            <w:tcW w:w="4071" w:type="dxa"/>
            <w:vAlign w:val="center"/>
          </w:tcPr>
          <w:p w14:paraId="2CA9EF42" w14:textId="6CF8970B" w:rsidR="00F74624" w:rsidRPr="00E0010A" w:rsidRDefault="00F74624" w:rsidP="00A80B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Thumb flat screw driver</w:t>
            </w:r>
          </w:p>
        </w:tc>
        <w:tc>
          <w:tcPr>
            <w:tcW w:w="1559" w:type="dxa"/>
            <w:vAlign w:val="center"/>
          </w:tcPr>
          <w:p w14:paraId="0E4C9012" w14:textId="5E09DB64" w:rsidR="00F74624" w:rsidRPr="006C3B3F" w:rsidRDefault="00F74624" w:rsidP="00F74624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3" w:type="dxa"/>
            <w:vAlign w:val="center"/>
          </w:tcPr>
          <w:p w14:paraId="2A3FB4E4" w14:textId="38C09CEE" w:rsidR="00F74624" w:rsidRPr="006C3B3F" w:rsidRDefault="00F74624" w:rsidP="00F746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275" w:type="dxa"/>
            <w:tcBorders>
              <w:right w:val="single" w:sz="6" w:space="0" w:color="auto"/>
            </w:tcBorders>
            <w:vAlign w:val="center"/>
          </w:tcPr>
          <w:p w14:paraId="690B6B10" w14:textId="50512E0D" w:rsidR="00F74624" w:rsidRPr="006C3B3F" w:rsidRDefault="00F74624" w:rsidP="00F746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left w:val="single" w:sz="6" w:space="0" w:color="auto"/>
            </w:tcBorders>
          </w:tcPr>
          <w:p w14:paraId="761735A7" w14:textId="77777777" w:rsidR="00F74624" w:rsidRPr="006C3B3F" w:rsidRDefault="00F74624" w:rsidP="00F74624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27" w:type="dxa"/>
          </w:tcPr>
          <w:p w14:paraId="737236A2" w14:textId="77777777" w:rsidR="00F74624" w:rsidRPr="006C3B3F" w:rsidRDefault="00F74624" w:rsidP="00F74624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93" w:type="dxa"/>
          </w:tcPr>
          <w:p w14:paraId="7FA6E580" w14:textId="77777777" w:rsidR="00F74624" w:rsidRPr="006C3B3F" w:rsidRDefault="00F74624" w:rsidP="00F74624">
            <w:pPr>
              <w:rPr>
                <w:rFonts w:ascii="Arial" w:hAnsi="Arial" w:cs="Arial"/>
                <w:lang w:val="fr-FR"/>
              </w:rPr>
            </w:pPr>
          </w:p>
        </w:tc>
      </w:tr>
      <w:tr w:rsidR="00F74624" w:rsidRPr="006C3B3F" w14:paraId="4D404FE3" w14:textId="77777777" w:rsidTr="00D751F8">
        <w:trPr>
          <w:trHeight w:val="288"/>
        </w:trPr>
        <w:tc>
          <w:tcPr>
            <w:tcW w:w="494" w:type="dxa"/>
            <w:vAlign w:val="center"/>
          </w:tcPr>
          <w:p w14:paraId="08151629" w14:textId="71F49EEF" w:rsidR="00F74624" w:rsidRDefault="00F74624" w:rsidP="00F74624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29</w:t>
            </w:r>
          </w:p>
        </w:tc>
        <w:tc>
          <w:tcPr>
            <w:tcW w:w="4071" w:type="dxa"/>
            <w:vAlign w:val="center"/>
          </w:tcPr>
          <w:p w14:paraId="2BFFCFDA" w14:textId="17C77224" w:rsidR="00F74624" w:rsidRPr="00E0010A" w:rsidRDefault="00F74624" w:rsidP="00A80B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Piston ring compressor</w:t>
            </w:r>
          </w:p>
        </w:tc>
        <w:tc>
          <w:tcPr>
            <w:tcW w:w="1559" w:type="dxa"/>
            <w:vAlign w:val="center"/>
          </w:tcPr>
          <w:p w14:paraId="0FD5B770" w14:textId="3B32810B" w:rsidR="00F74624" w:rsidRPr="006C3B3F" w:rsidRDefault="00F74624" w:rsidP="00F74624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3" w:type="dxa"/>
            <w:vAlign w:val="center"/>
          </w:tcPr>
          <w:p w14:paraId="14EB03FB" w14:textId="55608F86" w:rsidR="00F74624" w:rsidRPr="006C3B3F" w:rsidRDefault="00F74624" w:rsidP="00F746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275" w:type="dxa"/>
            <w:tcBorders>
              <w:right w:val="single" w:sz="6" w:space="0" w:color="auto"/>
            </w:tcBorders>
            <w:vAlign w:val="center"/>
          </w:tcPr>
          <w:p w14:paraId="170461D1" w14:textId="746EE99C" w:rsidR="00F74624" w:rsidRPr="006C3B3F" w:rsidRDefault="00F74624" w:rsidP="00F746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left w:val="single" w:sz="6" w:space="0" w:color="auto"/>
            </w:tcBorders>
          </w:tcPr>
          <w:p w14:paraId="1E295A28" w14:textId="77777777" w:rsidR="00F74624" w:rsidRPr="006C3B3F" w:rsidRDefault="00F74624" w:rsidP="00F74624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27" w:type="dxa"/>
          </w:tcPr>
          <w:p w14:paraId="33747218" w14:textId="77777777" w:rsidR="00F74624" w:rsidRPr="006C3B3F" w:rsidRDefault="00F74624" w:rsidP="00F74624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93" w:type="dxa"/>
          </w:tcPr>
          <w:p w14:paraId="1549DA17" w14:textId="77777777" w:rsidR="00F74624" w:rsidRPr="006C3B3F" w:rsidRDefault="00F74624" w:rsidP="00F74624">
            <w:pPr>
              <w:rPr>
                <w:rFonts w:ascii="Arial" w:hAnsi="Arial" w:cs="Arial"/>
                <w:lang w:val="fr-FR"/>
              </w:rPr>
            </w:pPr>
          </w:p>
        </w:tc>
      </w:tr>
      <w:tr w:rsidR="00F74624" w:rsidRPr="006C3B3F" w14:paraId="42DA6F54" w14:textId="77777777" w:rsidTr="00D751F8">
        <w:trPr>
          <w:trHeight w:val="288"/>
        </w:trPr>
        <w:tc>
          <w:tcPr>
            <w:tcW w:w="494" w:type="dxa"/>
            <w:vAlign w:val="center"/>
          </w:tcPr>
          <w:p w14:paraId="3745A5C3" w14:textId="50823A2C" w:rsidR="00F74624" w:rsidRDefault="00F74624" w:rsidP="00F74624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4071" w:type="dxa"/>
            <w:vAlign w:val="center"/>
          </w:tcPr>
          <w:p w14:paraId="05F4EBB5" w14:textId="59728D58" w:rsidR="00F74624" w:rsidRPr="00E0010A" w:rsidRDefault="00F74624" w:rsidP="00A80B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Engine head valve spring compressor</w:t>
            </w:r>
          </w:p>
        </w:tc>
        <w:tc>
          <w:tcPr>
            <w:tcW w:w="1559" w:type="dxa"/>
            <w:vAlign w:val="center"/>
          </w:tcPr>
          <w:p w14:paraId="20032545" w14:textId="1B8D4430" w:rsidR="00F74624" w:rsidRPr="006C3B3F" w:rsidRDefault="00F74624" w:rsidP="00F74624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3" w:type="dxa"/>
            <w:vAlign w:val="center"/>
          </w:tcPr>
          <w:p w14:paraId="33B9897B" w14:textId="5E04EF05" w:rsidR="00F74624" w:rsidRPr="006C3B3F" w:rsidRDefault="00F74624" w:rsidP="00F746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275" w:type="dxa"/>
            <w:tcBorders>
              <w:right w:val="single" w:sz="6" w:space="0" w:color="auto"/>
            </w:tcBorders>
            <w:vAlign w:val="center"/>
          </w:tcPr>
          <w:p w14:paraId="6FDBFD1C" w14:textId="7E527BA3" w:rsidR="00F74624" w:rsidRPr="006C3B3F" w:rsidRDefault="00F74624" w:rsidP="00F746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left w:val="single" w:sz="6" w:space="0" w:color="auto"/>
            </w:tcBorders>
          </w:tcPr>
          <w:p w14:paraId="658A1BAC" w14:textId="77777777" w:rsidR="00F74624" w:rsidRPr="00F74624" w:rsidRDefault="00F74624" w:rsidP="00F74624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7E54831A" w14:textId="77777777" w:rsidR="00F74624" w:rsidRPr="00F74624" w:rsidRDefault="00F74624" w:rsidP="00F74624">
            <w:pPr>
              <w:rPr>
                <w:rFonts w:ascii="Arial" w:hAnsi="Arial" w:cs="Arial"/>
              </w:rPr>
            </w:pPr>
          </w:p>
        </w:tc>
        <w:tc>
          <w:tcPr>
            <w:tcW w:w="2193" w:type="dxa"/>
          </w:tcPr>
          <w:p w14:paraId="0B3672B0" w14:textId="77777777" w:rsidR="00F74624" w:rsidRPr="00F74624" w:rsidRDefault="00F74624" w:rsidP="00F74624">
            <w:pPr>
              <w:rPr>
                <w:rFonts w:ascii="Arial" w:hAnsi="Arial" w:cs="Arial"/>
              </w:rPr>
            </w:pPr>
          </w:p>
        </w:tc>
      </w:tr>
      <w:tr w:rsidR="00F74624" w:rsidRPr="006C3B3F" w14:paraId="44E8580E" w14:textId="77777777" w:rsidTr="00D751F8">
        <w:trPr>
          <w:trHeight w:val="288"/>
        </w:trPr>
        <w:tc>
          <w:tcPr>
            <w:tcW w:w="494" w:type="dxa"/>
            <w:vAlign w:val="center"/>
          </w:tcPr>
          <w:p w14:paraId="50EDB57E" w14:textId="2EFE93DC" w:rsidR="00F74624" w:rsidRPr="00F74624" w:rsidRDefault="00F74624" w:rsidP="00F746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31</w:t>
            </w:r>
          </w:p>
        </w:tc>
        <w:tc>
          <w:tcPr>
            <w:tcW w:w="4071" w:type="dxa"/>
            <w:vAlign w:val="center"/>
          </w:tcPr>
          <w:p w14:paraId="4A5883A8" w14:textId="1AA540A3" w:rsidR="00F74624" w:rsidRPr="00E0010A" w:rsidRDefault="00F74624" w:rsidP="00A80B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Broken bolt extractor</w:t>
            </w:r>
          </w:p>
        </w:tc>
        <w:tc>
          <w:tcPr>
            <w:tcW w:w="1559" w:type="dxa"/>
            <w:vAlign w:val="center"/>
          </w:tcPr>
          <w:p w14:paraId="40BF988D" w14:textId="157D99F7" w:rsidR="00F74624" w:rsidRPr="006C3B3F" w:rsidRDefault="00F74624" w:rsidP="00F74624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3" w:type="dxa"/>
            <w:vAlign w:val="center"/>
          </w:tcPr>
          <w:p w14:paraId="114C2EDE" w14:textId="3D5E20D7" w:rsidR="00F74624" w:rsidRPr="006C3B3F" w:rsidRDefault="00F74624" w:rsidP="00F746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set</w:t>
            </w:r>
          </w:p>
        </w:tc>
        <w:tc>
          <w:tcPr>
            <w:tcW w:w="1275" w:type="dxa"/>
            <w:tcBorders>
              <w:right w:val="single" w:sz="6" w:space="0" w:color="auto"/>
            </w:tcBorders>
            <w:vAlign w:val="center"/>
          </w:tcPr>
          <w:p w14:paraId="32AEC5BA" w14:textId="5F1E9F10" w:rsidR="00F74624" w:rsidRPr="006C3B3F" w:rsidRDefault="00F74624" w:rsidP="00F746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left w:val="single" w:sz="6" w:space="0" w:color="auto"/>
            </w:tcBorders>
          </w:tcPr>
          <w:p w14:paraId="75E44A8E" w14:textId="77777777" w:rsidR="00F74624" w:rsidRPr="006C3B3F" w:rsidRDefault="00F74624" w:rsidP="00F74624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27" w:type="dxa"/>
          </w:tcPr>
          <w:p w14:paraId="520D2F8F" w14:textId="77777777" w:rsidR="00F74624" w:rsidRPr="006C3B3F" w:rsidRDefault="00F74624" w:rsidP="00F74624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93" w:type="dxa"/>
          </w:tcPr>
          <w:p w14:paraId="5EE65218" w14:textId="77777777" w:rsidR="00F74624" w:rsidRPr="006C3B3F" w:rsidRDefault="00F74624" w:rsidP="00F74624">
            <w:pPr>
              <w:rPr>
                <w:rFonts w:ascii="Arial" w:hAnsi="Arial" w:cs="Arial"/>
                <w:lang w:val="fr-FR"/>
              </w:rPr>
            </w:pPr>
          </w:p>
        </w:tc>
      </w:tr>
      <w:tr w:rsidR="00F74624" w:rsidRPr="006C3B3F" w14:paraId="278BDF09" w14:textId="77777777" w:rsidTr="00D751F8">
        <w:trPr>
          <w:trHeight w:val="288"/>
        </w:trPr>
        <w:tc>
          <w:tcPr>
            <w:tcW w:w="494" w:type="dxa"/>
            <w:vAlign w:val="center"/>
          </w:tcPr>
          <w:p w14:paraId="2086FC29" w14:textId="777B2BA5" w:rsidR="00F74624" w:rsidRDefault="00F74624" w:rsidP="00F74624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32</w:t>
            </w:r>
          </w:p>
        </w:tc>
        <w:tc>
          <w:tcPr>
            <w:tcW w:w="4071" w:type="dxa"/>
            <w:vAlign w:val="center"/>
          </w:tcPr>
          <w:p w14:paraId="75847A06" w14:textId="50AD749F" w:rsidR="00F74624" w:rsidRPr="00E0010A" w:rsidRDefault="00F74624" w:rsidP="00A80B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Magnetic Set square</w:t>
            </w:r>
          </w:p>
        </w:tc>
        <w:tc>
          <w:tcPr>
            <w:tcW w:w="1559" w:type="dxa"/>
            <w:vAlign w:val="center"/>
          </w:tcPr>
          <w:p w14:paraId="764A1CCE" w14:textId="0E8858DF" w:rsidR="00F74624" w:rsidRPr="006C3B3F" w:rsidRDefault="00F74624" w:rsidP="00F74624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3" w:type="dxa"/>
            <w:vAlign w:val="center"/>
          </w:tcPr>
          <w:p w14:paraId="144008F1" w14:textId="34C9032D" w:rsidR="00F74624" w:rsidRPr="006C3B3F" w:rsidRDefault="00F74624" w:rsidP="00F746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275" w:type="dxa"/>
            <w:tcBorders>
              <w:right w:val="single" w:sz="6" w:space="0" w:color="auto"/>
            </w:tcBorders>
            <w:vAlign w:val="center"/>
          </w:tcPr>
          <w:p w14:paraId="77A3D3FF" w14:textId="1E8BB170" w:rsidR="00F74624" w:rsidRPr="006C3B3F" w:rsidRDefault="00F74624" w:rsidP="00F746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left w:val="single" w:sz="6" w:space="0" w:color="auto"/>
            </w:tcBorders>
          </w:tcPr>
          <w:p w14:paraId="6308E4A8" w14:textId="77777777" w:rsidR="00F74624" w:rsidRPr="006C3B3F" w:rsidRDefault="00F74624" w:rsidP="00F74624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27" w:type="dxa"/>
          </w:tcPr>
          <w:p w14:paraId="6738E728" w14:textId="77777777" w:rsidR="00F74624" w:rsidRPr="006C3B3F" w:rsidRDefault="00F74624" w:rsidP="00F74624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93" w:type="dxa"/>
          </w:tcPr>
          <w:p w14:paraId="0D08D97A" w14:textId="77777777" w:rsidR="00F74624" w:rsidRPr="006C3B3F" w:rsidRDefault="00F74624" w:rsidP="00F74624">
            <w:pPr>
              <w:rPr>
                <w:rFonts w:ascii="Arial" w:hAnsi="Arial" w:cs="Arial"/>
                <w:lang w:val="fr-FR"/>
              </w:rPr>
            </w:pPr>
          </w:p>
        </w:tc>
      </w:tr>
      <w:tr w:rsidR="00F74624" w:rsidRPr="006C3B3F" w14:paraId="22E30222" w14:textId="77777777" w:rsidTr="00D751F8">
        <w:trPr>
          <w:trHeight w:val="288"/>
        </w:trPr>
        <w:tc>
          <w:tcPr>
            <w:tcW w:w="494" w:type="dxa"/>
            <w:vAlign w:val="center"/>
          </w:tcPr>
          <w:p w14:paraId="3BF81B36" w14:textId="4B465925" w:rsidR="00F74624" w:rsidRDefault="00F74624" w:rsidP="00F74624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33</w:t>
            </w:r>
          </w:p>
        </w:tc>
        <w:tc>
          <w:tcPr>
            <w:tcW w:w="4071" w:type="dxa"/>
            <w:vAlign w:val="center"/>
          </w:tcPr>
          <w:p w14:paraId="3838B046" w14:textId="295FD593" w:rsidR="00F74624" w:rsidRPr="00E0010A" w:rsidRDefault="00F74624" w:rsidP="00A80B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Hot air gun </w:t>
            </w:r>
            <w:r>
              <w:rPr>
                <w:rFonts w:ascii="Arial" w:hAnsi="Arial" w:cs="Arial"/>
                <w:sz w:val="22"/>
                <w:szCs w:val="22"/>
              </w:rPr>
              <w:br/>
              <w:t>Similar to: Tolsen</w:t>
            </w:r>
          </w:p>
        </w:tc>
        <w:tc>
          <w:tcPr>
            <w:tcW w:w="1559" w:type="dxa"/>
            <w:vAlign w:val="center"/>
          </w:tcPr>
          <w:p w14:paraId="71CF361B" w14:textId="1FC62912" w:rsidR="00F74624" w:rsidRPr="006C3B3F" w:rsidRDefault="00F74624" w:rsidP="00F74624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3" w:type="dxa"/>
            <w:vAlign w:val="center"/>
          </w:tcPr>
          <w:p w14:paraId="355BB15B" w14:textId="7022D23A" w:rsidR="00F74624" w:rsidRPr="006C3B3F" w:rsidRDefault="00F74624" w:rsidP="00F746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275" w:type="dxa"/>
            <w:tcBorders>
              <w:right w:val="single" w:sz="6" w:space="0" w:color="auto"/>
            </w:tcBorders>
            <w:vAlign w:val="center"/>
          </w:tcPr>
          <w:p w14:paraId="19AFBA2A" w14:textId="02E7F249" w:rsidR="00F74624" w:rsidRPr="006C3B3F" w:rsidRDefault="00F74624" w:rsidP="00F746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left w:val="single" w:sz="6" w:space="0" w:color="auto"/>
            </w:tcBorders>
          </w:tcPr>
          <w:p w14:paraId="0585A964" w14:textId="77777777" w:rsidR="00F74624" w:rsidRPr="00F74624" w:rsidRDefault="00F74624" w:rsidP="00F74624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73C0036B" w14:textId="77777777" w:rsidR="00F74624" w:rsidRPr="00F74624" w:rsidRDefault="00F74624" w:rsidP="00F74624">
            <w:pPr>
              <w:rPr>
                <w:rFonts w:ascii="Arial" w:hAnsi="Arial" w:cs="Arial"/>
              </w:rPr>
            </w:pPr>
          </w:p>
        </w:tc>
        <w:tc>
          <w:tcPr>
            <w:tcW w:w="2193" w:type="dxa"/>
          </w:tcPr>
          <w:p w14:paraId="28501283" w14:textId="77777777" w:rsidR="00F74624" w:rsidRPr="00F74624" w:rsidRDefault="00F74624" w:rsidP="00F74624">
            <w:pPr>
              <w:rPr>
                <w:rFonts w:ascii="Arial" w:hAnsi="Arial" w:cs="Arial"/>
              </w:rPr>
            </w:pPr>
          </w:p>
        </w:tc>
      </w:tr>
      <w:tr w:rsidR="00F74624" w:rsidRPr="006C3B3F" w14:paraId="7F2E5AC3" w14:textId="77777777" w:rsidTr="00D751F8">
        <w:trPr>
          <w:trHeight w:val="288"/>
        </w:trPr>
        <w:tc>
          <w:tcPr>
            <w:tcW w:w="494" w:type="dxa"/>
            <w:vAlign w:val="center"/>
          </w:tcPr>
          <w:p w14:paraId="2AAE0D22" w14:textId="64D6B230" w:rsidR="00F74624" w:rsidRPr="00F74624" w:rsidRDefault="00F74624" w:rsidP="00F746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34</w:t>
            </w:r>
          </w:p>
        </w:tc>
        <w:tc>
          <w:tcPr>
            <w:tcW w:w="4071" w:type="dxa"/>
            <w:vAlign w:val="center"/>
          </w:tcPr>
          <w:p w14:paraId="723A8A85" w14:textId="5C912BC3" w:rsidR="00F74624" w:rsidRPr="00E0010A" w:rsidRDefault="00F74624" w:rsidP="00A80B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Glue gun</w:t>
            </w:r>
          </w:p>
        </w:tc>
        <w:tc>
          <w:tcPr>
            <w:tcW w:w="1559" w:type="dxa"/>
            <w:vAlign w:val="center"/>
          </w:tcPr>
          <w:p w14:paraId="4AE100DC" w14:textId="10226B03" w:rsidR="00F74624" w:rsidRPr="006C3B3F" w:rsidRDefault="00F74624" w:rsidP="00F74624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3" w:type="dxa"/>
            <w:vAlign w:val="center"/>
          </w:tcPr>
          <w:p w14:paraId="34EACB2B" w14:textId="17468DB3" w:rsidR="00F74624" w:rsidRPr="006C3B3F" w:rsidRDefault="00F74624" w:rsidP="00F746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275" w:type="dxa"/>
            <w:tcBorders>
              <w:right w:val="single" w:sz="6" w:space="0" w:color="auto"/>
            </w:tcBorders>
            <w:vAlign w:val="center"/>
          </w:tcPr>
          <w:p w14:paraId="2E8102E5" w14:textId="08B6C1D5" w:rsidR="00F74624" w:rsidRPr="006C3B3F" w:rsidRDefault="00F74624" w:rsidP="00F746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left w:val="single" w:sz="6" w:space="0" w:color="auto"/>
            </w:tcBorders>
          </w:tcPr>
          <w:p w14:paraId="2658CF9A" w14:textId="77777777" w:rsidR="00F74624" w:rsidRPr="006C3B3F" w:rsidRDefault="00F74624" w:rsidP="00F74624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27" w:type="dxa"/>
          </w:tcPr>
          <w:p w14:paraId="38211A91" w14:textId="77777777" w:rsidR="00F74624" w:rsidRPr="006C3B3F" w:rsidRDefault="00F74624" w:rsidP="00F74624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93" w:type="dxa"/>
          </w:tcPr>
          <w:p w14:paraId="6904FB6C" w14:textId="77777777" w:rsidR="00F74624" w:rsidRPr="006C3B3F" w:rsidRDefault="00F74624" w:rsidP="00F74624">
            <w:pPr>
              <w:rPr>
                <w:rFonts w:ascii="Arial" w:hAnsi="Arial" w:cs="Arial"/>
                <w:lang w:val="fr-FR"/>
              </w:rPr>
            </w:pPr>
          </w:p>
        </w:tc>
      </w:tr>
      <w:tr w:rsidR="00F74624" w:rsidRPr="006C3B3F" w14:paraId="65CB3DCB" w14:textId="77777777" w:rsidTr="00D751F8">
        <w:trPr>
          <w:trHeight w:val="288"/>
        </w:trPr>
        <w:tc>
          <w:tcPr>
            <w:tcW w:w="494" w:type="dxa"/>
            <w:vAlign w:val="center"/>
          </w:tcPr>
          <w:p w14:paraId="305CE6B3" w14:textId="1B7EBBCC" w:rsidR="00F74624" w:rsidRDefault="00F74624" w:rsidP="00F74624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35</w:t>
            </w:r>
          </w:p>
        </w:tc>
        <w:tc>
          <w:tcPr>
            <w:tcW w:w="4071" w:type="dxa"/>
            <w:vAlign w:val="center"/>
          </w:tcPr>
          <w:p w14:paraId="770B1E3E" w14:textId="4848BCFE" w:rsidR="00F74624" w:rsidRPr="00E0010A" w:rsidRDefault="00F74624" w:rsidP="00A80B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Rivet Gun</w:t>
            </w:r>
          </w:p>
        </w:tc>
        <w:tc>
          <w:tcPr>
            <w:tcW w:w="1559" w:type="dxa"/>
            <w:vAlign w:val="center"/>
          </w:tcPr>
          <w:p w14:paraId="009419BA" w14:textId="137012E8" w:rsidR="00F74624" w:rsidRPr="006C3B3F" w:rsidRDefault="00F74624" w:rsidP="00F74624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3" w:type="dxa"/>
            <w:vAlign w:val="center"/>
          </w:tcPr>
          <w:p w14:paraId="4CABA8F2" w14:textId="6636BC87" w:rsidR="00F74624" w:rsidRPr="006C3B3F" w:rsidRDefault="00F74624" w:rsidP="00F746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275" w:type="dxa"/>
            <w:tcBorders>
              <w:right w:val="single" w:sz="6" w:space="0" w:color="auto"/>
            </w:tcBorders>
            <w:vAlign w:val="center"/>
          </w:tcPr>
          <w:p w14:paraId="707D247A" w14:textId="5CEB7111" w:rsidR="00F74624" w:rsidRPr="006C3B3F" w:rsidRDefault="00F74624" w:rsidP="00F746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left w:val="single" w:sz="6" w:space="0" w:color="auto"/>
            </w:tcBorders>
          </w:tcPr>
          <w:p w14:paraId="0BED5C74" w14:textId="77777777" w:rsidR="00F74624" w:rsidRPr="006C3B3F" w:rsidRDefault="00F74624" w:rsidP="00F74624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27" w:type="dxa"/>
          </w:tcPr>
          <w:p w14:paraId="2C0072A2" w14:textId="77777777" w:rsidR="00F74624" w:rsidRPr="006C3B3F" w:rsidRDefault="00F74624" w:rsidP="00F74624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93" w:type="dxa"/>
          </w:tcPr>
          <w:p w14:paraId="283A75F0" w14:textId="77777777" w:rsidR="00F74624" w:rsidRPr="006C3B3F" w:rsidRDefault="00F74624" w:rsidP="00F74624">
            <w:pPr>
              <w:rPr>
                <w:rFonts w:ascii="Arial" w:hAnsi="Arial" w:cs="Arial"/>
                <w:lang w:val="fr-FR"/>
              </w:rPr>
            </w:pPr>
          </w:p>
        </w:tc>
      </w:tr>
      <w:tr w:rsidR="00F74624" w:rsidRPr="006C3B3F" w14:paraId="63D4E1BB" w14:textId="77777777" w:rsidTr="00D751F8">
        <w:trPr>
          <w:trHeight w:val="288"/>
        </w:trPr>
        <w:tc>
          <w:tcPr>
            <w:tcW w:w="494" w:type="dxa"/>
            <w:vAlign w:val="center"/>
          </w:tcPr>
          <w:p w14:paraId="410E8B22" w14:textId="67F74B36" w:rsidR="00F74624" w:rsidRDefault="00F74624" w:rsidP="00F74624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36</w:t>
            </w:r>
          </w:p>
        </w:tc>
        <w:tc>
          <w:tcPr>
            <w:tcW w:w="4071" w:type="dxa"/>
            <w:vAlign w:val="center"/>
          </w:tcPr>
          <w:p w14:paraId="65FC70E4" w14:textId="29873E5B" w:rsidR="00F74624" w:rsidRPr="00E0010A" w:rsidRDefault="00F74624" w:rsidP="00A80B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Portable air blower</w:t>
            </w:r>
          </w:p>
        </w:tc>
        <w:tc>
          <w:tcPr>
            <w:tcW w:w="1559" w:type="dxa"/>
            <w:vAlign w:val="center"/>
          </w:tcPr>
          <w:p w14:paraId="2083B6FE" w14:textId="4D920654" w:rsidR="00F74624" w:rsidRPr="006C3B3F" w:rsidRDefault="00F74624" w:rsidP="00F74624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3" w:type="dxa"/>
            <w:vAlign w:val="center"/>
          </w:tcPr>
          <w:p w14:paraId="780FF1C8" w14:textId="4F5D73D7" w:rsidR="00F74624" w:rsidRPr="006C3B3F" w:rsidRDefault="00F74624" w:rsidP="00F746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275" w:type="dxa"/>
            <w:tcBorders>
              <w:right w:val="single" w:sz="6" w:space="0" w:color="auto"/>
            </w:tcBorders>
            <w:vAlign w:val="center"/>
          </w:tcPr>
          <w:p w14:paraId="16BB78C0" w14:textId="4F31D0B4" w:rsidR="00F74624" w:rsidRPr="006C3B3F" w:rsidRDefault="00F74624" w:rsidP="00F746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left w:val="single" w:sz="6" w:space="0" w:color="auto"/>
            </w:tcBorders>
          </w:tcPr>
          <w:p w14:paraId="3114113A" w14:textId="77777777" w:rsidR="00F74624" w:rsidRPr="006C3B3F" w:rsidRDefault="00F74624" w:rsidP="00F74624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27" w:type="dxa"/>
          </w:tcPr>
          <w:p w14:paraId="69E5AFBD" w14:textId="77777777" w:rsidR="00F74624" w:rsidRPr="006C3B3F" w:rsidRDefault="00F74624" w:rsidP="00F74624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93" w:type="dxa"/>
          </w:tcPr>
          <w:p w14:paraId="2B93E56A" w14:textId="77777777" w:rsidR="00F74624" w:rsidRPr="006C3B3F" w:rsidRDefault="00F74624" w:rsidP="00F74624">
            <w:pPr>
              <w:rPr>
                <w:rFonts w:ascii="Arial" w:hAnsi="Arial" w:cs="Arial"/>
                <w:lang w:val="fr-FR"/>
              </w:rPr>
            </w:pPr>
          </w:p>
        </w:tc>
      </w:tr>
      <w:tr w:rsidR="00F74624" w:rsidRPr="006C3B3F" w14:paraId="72FE2E3B" w14:textId="77777777" w:rsidTr="00D751F8">
        <w:trPr>
          <w:trHeight w:val="288"/>
        </w:trPr>
        <w:tc>
          <w:tcPr>
            <w:tcW w:w="494" w:type="dxa"/>
            <w:vAlign w:val="center"/>
          </w:tcPr>
          <w:p w14:paraId="78E4B50C" w14:textId="052E4467" w:rsidR="00F74624" w:rsidRDefault="00F74624" w:rsidP="00F74624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37</w:t>
            </w:r>
          </w:p>
        </w:tc>
        <w:tc>
          <w:tcPr>
            <w:tcW w:w="4071" w:type="dxa"/>
            <w:vAlign w:val="center"/>
          </w:tcPr>
          <w:p w14:paraId="79027FB2" w14:textId="446FF9FB" w:rsidR="00F74624" w:rsidRPr="00E0010A" w:rsidRDefault="00F74624" w:rsidP="00A80B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Tool box 18” X 8”(metal)</w:t>
            </w:r>
          </w:p>
        </w:tc>
        <w:tc>
          <w:tcPr>
            <w:tcW w:w="1559" w:type="dxa"/>
            <w:vAlign w:val="center"/>
          </w:tcPr>
          <w:p w14:paraId="6FE9D70F" w14:textId="76099942" w:rsidR="00F74624" w:rsidRPr="006C3B3F" w:rsidRDefault="00F74624" w:rsidP="00F74624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3" w:type="dxa"/>
            <w:vAlign w:val="center"/>
          </w:tcPr>
          <w:p w14:paraId="78EC3CFA" w14:textId="45205BD0" w:rsidR="00F74624" w:rsidRPr="006C3B3F" w:rsidRDefault="00F74624" w:rsidP="00F746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275" w:type="dxa"/>
            <w:tcBorders>
              <w:right w:val="single" w:sz="6" w:space="0" w:color="auto"/>
            </w:tcBorders>
            <w:vAlign w:val="center"/>
          </w:tcPr>
          <w:p w14:paraId="19EC3DA1" w14:textId="056F0CEA" w:rsidR="00F74624" w:rsidRPr="006C3B3F" w:rsidRDefault="00F74624" w:rsidP="00F746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left w:val="single" w:sz="6" w:space="0" w:color="auto"/>
            </w:tcBorders>
          </w:tcPr>
          <w:p w14:paraId="1705183E" w14:textId="77777777" w:rsidR="00F74624" w:rsidRPr="006C3B3F" w:rsidRDefault="00F74624" w:rsidP="00F74624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27" w:type="dxa"/>
          </w:tcPr>
          <w:p w14:paraId="397FB254" w14:textId="77777777" w:rsidR="00F74624" w:rsidRPr="006C3B3F" w:rsidRDefault="00F74624" w:rsidP="00F74624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93" w:type="dxa"/>
          </w:tcPr>
          <w:p w14:paraId="72E91602" w14:textId="77777777" w:rsidR="00F74624" w:rsidRPr="006C3B3F" w:rsidRDefault="00F74624" w:rsidP="00F74624">
            <w:pPr>
              <w:rPr>
                <w:rFonts w:ascii="Arial" w:hAnsi="Arial" w:cs="Arial"/>
                <w:lang w:val="fr-FR"/>
              </w:rPr>
            </w:pPr>
          </w:p>
        </w:tc>
      </w:tr>
      <w:tr w:rsidR="00F74624" w:rsidRPr="006C3B3F" w14:paraId="761E23F1" w14:textId="77777777" w:rsidTr="00D751F8">
        <w:trPr>
          <w:trHeight w:val="288"/>
        </w:trPr>
        <w:tc>
          <w:tcPr>
            <w:tcW w:w="494" w:type="dxa"/>
            <w:vAlign w:val="center"/>
          </w:tcPr>
          <w:p w14:paraId="1C406FAB" w14:textId="27D0A925" w:rsidR="00F74624" w:rsidRDefault="00F74624" w:rsidP="00F74624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38</w:t>
            </w:r>
          </w:p>
        </w:tc>
        <w:tc>
          <w:tcPr>
            <w:tcW w:w="4071" w:type="dxa"/>
            <w:vAlign w:val="center"/>
          </w:tcPr>
          <w:p w14:paraId="6F08ABB0" w14:textId="16D5F29F" w:rsidR="00F74624" w:rsidRPr="00E0010A" w:rsidRDefault="00F74624" w:rsidP="00A80B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 RM Double core electric wire.</w:t>
            </w:r>
          </w:p>
        </w:tc>
        <w:tc>
          <w:tcPr>
            <w:tcW w:w="1559" w:type="dxa"/>
            <w:vAlign w:val="center"/>
          </w:tcPr>
          <w:p w14:paraId="3AAF8476" w14:textId="69496386" w:rsidR="00F74624" w:rsidRPr="006C3B3F" w:rsidRDefault="00F74624" w:rsidP="00F74624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3" w:type="dxa"/>
            <w:vAlign w:val="center"/>
          </w:tcPr>
          <w:p w14:paraId="7A7970B7" w14:textId="104F1207" w:rsidR="00F74624" w:rsidRPr="006C3B3F" w:rsidRDefault="00F74624" w:rsidP="00F746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meter</w:t>
            </w:r>
          </w:p>
        </w:tc>
        <w:tc>
          <w:tcPr>
            <w:tcW w:w="1275" w:type="dxa"/>
            <w:tcBorders>
              <w:right w:val="single" w:sz="6" w:space="0" w:color="auto"/>
            </w:tcBorders>
            <w:vAlign w:val="center"/>
          </w:tcPr>
          <w:p w14:paraId="1FE6121F" w14:textId="44733FAE" w:rsidR="00F74624" w:rsidRPr="006C3B3F" w:rsidRDefault="00F74624" w:rsidP="00F746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left w:val="single" w:sz="6" w:space="0" w:color="auto"/>
            </w:tcBorders>
          </w:tcPr>
          <w:p w14:paraId="5851E9A1" w14:textId="77777777" w:rsidR="00F74624" w:rsidRPr="00F74624" w:rsidRDefault="00F74624" w:rsidP="00F74624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597CB26F" w14:textId="77777777" w:rsidR="00F74624" w:rsidRPr="00F74624" w:rsidRDefault="00F74624" w:rsidP="00F74624">
            <w:pPr>
              <w:rPr>
                <w:rFonts w:ascii="Arial" w:hAnsi="Arial" w:cs="Arial"/>
              </w:rPr>
            </w:pPr>
          </w:p>
        </w:tc>
        <w:tc>
          <w:tcPr>
            <w:tcW w:w="2193" w:type="dxa"/>
          </w:tcPr>
          <w:p w14:paraId="1FD62A36" w14:textId="77777777" w:rsidR="00F74624" w:rsidRPr="00F74624" w:rsidRDefault="00F74624" w:rsidP="00F74624">
            <w:pPr>
              <w:rPr>
                <w:rFonts w:ascii="Arial" w:hAnsi="Arial" w:cs="Arial"/>
              </w:rPr>
            </w:pPr>
          </w:p>
        </w:tc>
      </w:tr>
      <w:tr w:rsidR="00F74624" w:rsidRPr="006C3B3F" w14:paraId="556A85FE" w14:textId="77777777" w:rsidTr="00D751F8">
        <w:trPr>
          <w:trHeight w:val="288"/>
        </w:trPr>
        <w:tc>
          <w:tcPr>
            <w:tcW w:w="494" w:type="dxa"/>
            <w:vAlign w:val="center"/>
          </w:tcPr>
          <w:p w14:paraId="7D55DBF1" w14:textId="457A01B0" w:rsidR="00F74624" w:rsidRPr="00F74624" w:rsidRDefault="00F74624" w:rsidP="00F746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39</w:t>
            </w:r>
          </w:p>
        </w:tc>
        <w:tc>
          <w:tcPr>
            <w:tcW w:w="4071" w:type="dxa"/>
            <w:vAlign w:val="center"/>
          </w:tcPr>
          <w:p w14:paraId="61E3B571" w14:textId="28C96879" w:rsidR="00F74624" w:rsidRPr="00E0010A" w:rsidRDefault="00F74624" w:rsidP="00A80B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Two pin plug</w:t>
            </w:r>
          </w:p>
        </w:tc>
        <w:tc>
          <w:tcPr>
            <w:tcW w:w="1559" w:type="dxa"/>
            <w:vAlign w:val="center"/>
          </w:tcPr>
          <w:p w14:paraId="77B4AADB" w14:textId="3F7BF0E8" w:rsidR="00F74624" w:rsidRPr="006C3B3F" w:rsidRDefault="00F74624" w:rsidP="00F74624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3" w:type="dxa"/>
            <w:vAlign w:val="center"/>
          </w:tcPr>
          <w:p w14:paraId="690B8898" w14:textId="145EC557" w:rsidR="00F74624" w:rsidRPr="006C3B3F" w:rsidRDefault="00F74624" w:rsidP="00F746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275" w:type="dxa"/>
            <w:tcBorders>
              <w:right w:val="single" w:sz="6" w:space="0" w:color="auto"/>
            </w:tcBorders>
            <w:vAlign w:val="center"/>
          </w:tcPr>
          <w:p w14:paraId="7A8424EE" w14:textId="12C546E4" w:rsidR="00F74624" w:rsidRPr="006C3B3F" w:rsidRDefault="00F74624" w:rsidP="00F746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left w:val="single" w:sz="6" w:space="0" w:color="auto"/>
            </w:tcBorders>
          </w:tcPr>
          <w:p w14:paraId="3A89A603" w14:textId="77777777" w:rsidR="00F74624" w:rsidRPr="006C3B3F" w:rsidRDefault="00F74624" w:rsidP="00F74624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27" w:type="dxa"/>
          </w:tcPr>
          <w:p w14:paraId="4DB29C21" w14:textId="77777777" w:rsidR="00F74624" w:rsidRPr="006C3B3F" w:rsidRDefault="00F74624" w:rsidP="00F74624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93" w:type="dxa"/>
          </w:tcPr>
          <w:p w14:paraId="581C6C10" w14:textId="77777777" w:rsidR="00F74624" w:rsidRPr="006C3B3F" w:rsidRDefault="00F74624" w:rsidP="00F74624">
            <w:pPr>
              <w:rPr>
                <w:rFonts w:ascii="Arial" w:hAnsi="Arial" w:cs="Arial"/>
                <w:lang w:val="fr-FR"/>
              </w:rPr>
            </w:pPr>
          </w:p>
        </w:tc>
      </w:tr>
      <w:tr w:rsidR="00F74624" w:rsidRPr="006C3B3F" w14:paraId="2315977E" w14:textId="77777777" w:rsidTr="00D751F8">
        <w:trPr>
          <w:trHeight w:val="288"/>
        </w:trPr>
        <w:tc>
          <w:tcPr>
            <w:tcW w:w="494" w:type="dxa"/>
            <w:vAlign w:val="center"/>
          </w:tcPr>
          <w:p w14:paraId="29AA7332" w14:textId="749F8CE2" w:rsidR="00F74624" w:rsidRDefault="00F74624" w:rsidP="00F74624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40</w:t>
            </w:r>
          </w:p>
        </w:tc>
        <w:tc>
          <w:tcPr>
            <w:tcW w:w="4071" w:type="dxa"/>
            <w:vAlign w:val="center"/>
          </w:tcPr>
          <w:p w14:paraId="0B1220F4" w14:textId="51B9B1F6" w:rsidR="00F74624" w:rsidRPr="00E0010A" w:rsidRDefault="00F74624" w:rsidP="00A80B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Two gang board</w:t>
            </w:r>
          </w:p>
        </w:tc>
        <w:tc>
          <w:tcPr>
            <w:tcW w:w="1559" w:type="dxa"/>
            <w:vAlign w:val="center"/>
          </w:tcPr>
          <w:p w14:paraId="5186F7AC" w14:textId="10D5DD55" w:rsidR="00F74624" w:rsidRPr="006C3B3F" w:rsidRDefault="00F74624" w:rsidP="00F74624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3" w:type="dxa"/>
            <w:vAlign w:val="center"/>
          </w:tcPr>
          <w:p w14:paraId="41D862D1" w14:textId="353D59B8" w:rsidR="00F74624" w:rsidRPr="006C3B3F" w:rsidRDefault="00F74624" w:rsidP="00F746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275" w:type="dxa"/>
            <w:tcBorders>
              <w:right w:val="single" w:sz="6" w:space="0" w:color="auto"/>
            </w:tcBorders>
            <w:vAlign w:val="center"/>
          </w:tcPr>
          <w:p w14:paraId="2553C3E5" w14:textId="0DA7A6DD" w:rsidR="00F74624" w:rsidRPr="006C3B3F" w:rsidRDefault="00F74624" w:rsidP="00F746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left w:val="single" w:sz="6" w:space="0" w:color="auto"/>
            </w:tcBorders>
          </w:tcPr>
          <w:p w14:paraId="198EE51C" w14:textId="77777777" w:rsidR="00F74624" w:rsidRPr="006C3B3F" w:rsidRDefault="00F74624" w:rsidP="00F74624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27" w:type="dxa"/>
          </w:tcPr>
          <w:p w14:paraId="19F83080" w14:textId="77777777" w:rsidR="00F74624" w:rsidRPr="006C3B3F" w:rsidRDefault="00F74624" w:rsidP="00F74624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93" w:type="dxa"/>
          </w:tcPr>
          <w:p w14:paraId="6169635B" w14:textId="77777777" w:rsidR="00F74624" w:rsidRPr="006C3B3F" w:rsidRDefault="00F74624" w:rsidP="00F74624">
            <w:pPr>
              <w:rPr>
                <w:rFonts w:ascii="Arial" w:hAnsi="Arial" w:cs="Arial"/>
                <w:lang w:val="fr-FR"/>
              </w:rPr>
            </w:pPr>
          </w:p>
        </w:tc>
      </w:tr>
    </w:tbl>
    <w:p w14:paraId="52F75580" w14:textId="77777777" w:rsidR="00FF5081" w:rsidRPr="006C3B3F" w:rsidRDefault="00FF5081">
      <w:pPr>
        <w:rPr>
          <w:rFonts w:ascii="Arial" w:hAnsi="Arial" w:cs="Arial"/>
          <w:b/>
          <w:bCs/>
          <w:smallCaps/>
          <w:noProof w:val="0"/>
          <w:u w:val="single"/>
        </w:rPr>
      </w:pPr>
    </w:p>
    <w:p w14:paraId="7155507B" w14:textId="77777777" w:rsidR="00446423" w:rsidRDefault="00446423">
      <w:pPr>
        <w:rPr>
          <w:rFonts w:ascii="Arial" w:hAnsi="Arial" w:cs="Arial"/>
          <w:b/>
          <w:bCs/>
          <w:smallCaps/>
          <w:noProof w:val="0"/>
          <w:sz w:val="22"/>
          <w:szCs w:val="22"/>
          <w:u w:val="single"/>
        </w:rPr>
      </w:pPr>
      <w:r>
        <w:rPr>
          <w:rFonts w:ascii="Arial" w:hAnsi="Arial" w:cs="Arial"/>
          <w:b/>
          <w:bCs/>
          <w:smallCaps/>
          <w:noProof w:val="0"/>
          <w:sz w:val="22"/>
          <w:szCs w:val="22"/>
          <w:u w:val="single"/>
        </w:rPr>
        <w:br w:type="page"/>
      </w:r>
    </w:p>
    <w:p w14:paraId="1FF28F54" w14:textId="53E773E1" w:rsidR="003D5375" w:rsidRPr="00B048B0" w:rsidRDefault="00400443" w:rsidP="003D5375">
      <w:pPr>
        <w:rPr>
          <w:rFonts w:ascii="Arial" w:hAnsi="Arial" w:cs="Arial"/>
          <w:color w:val="0070C0"/>
          <w:sz w:val="24"/>
          <w:szCs w:val="24"/>
          <w:lang w:val="en-GB"/>
        </w:rPr>
      </w:pPr>
      <w:r w:rsidRPr="0001509E">
        <w:rPr>
          <w:rFonts w:ascii="Arial" w:hAnsi="Arial" w:cs="Arial"/>
          <w:b/>
          <w:bCs/>
          <w:smallCaps/>
          <w:noProof w:val="0"/>
          <w:sz w:val="22"/>
          <w:szCs w:val="22"/>
          <w:u w:val="single"/>
        </w:rPr>
        <w:lastRenderedPageBreak/>
        <w:t xml:space="preserve">LOT </w:t>
      </w:r>
      <w:r w:rsidR="0001509E" w:rsidRPr="0001509E">
        <w:rPr>
          <w:rFonts w:ascii="Arial" w:hAnsi="Arial" w:cs="Arial"/>
          <w:b/>
          <w:bCs/>
          <w:smallCaps/>
          <w:noProof w:val="0"/>
          <w:sz w:val="22"/>
          <w:szCs w:val="22"/>
          <w:u w:val="single"/>
        </w:rPr>
        <w:t>3</w:t>
      </w:r>
      <w:r w:rsidR="0001509E" w:rsidRPr="0001509E">
        <w:rPr>
          <w:rFonts w:ascii="Arial" w:hAnsi="Arial" w:cs="Arial"/>
          <w:b/>
          <w:bCs/>
          <w:smallCaps/>
          <w:noProof w:val="0"/>
          <w:sz w:val="22"/>
          <w:szCs w:val="22"/>
        </w:rPr>
        <w:t>:</w:t>
      </w:r>
      <w:r w:rsidR="003D5375" w:rsidRPr="0001509E">
        <w:rPr>
          <w:rFonts w:ascii="Arial" w:hAnsi="Arial" w:cs="Arial"/>
          <w:b/>
          <w:bCs/>
          <w:smallCaps/>
          <w:noProof w:val="0"/>
          <w:color w:val="0070C0"/>
          <w:sz w:val="22"/>
          <w:szCs w:val="22"/>
        </w:rPr>
        <w:t xml:space="preserve"> </w:t>
      </w:r>
      <w:r w:rsidR="00643A87" w:rsidRPr="0001509E">
        <w:rPr>
          <w:rFonts w:ascii="Arial" w:hAnsi="Arial" w:cs="Arial"/>
          <w:b/>
          <w:bCs/>
          <w:color w:val="0070C0"/>
          <w:sz w:val="22"/>
          <w:szCs w:val="22"/>
          <w:lang w:val="en-GB"/>
        </w:rPr>
        <w:t xml:space="preserve"> </w:t>
      </w:r>
      <w:r w:rsidR="00437F80">
        <w:rPr>
          <w:rFonts w:ascii="Arial" w:hAnsi="Arial" w:cs="Arial"/>
          <w:b/>
          <w:bCs/>
          <w:color w:val="0070C0"/>
          <w:sz w:val="24"/>
          <w:szCs w:val="24"/>
          <w:lang w:val="en-GB"/>
        </w:rPr>
        <w:t>Sewing Material</w:t>
      </w:r>
      <w:r w:rsidR="000F2A99">
        <w:rPr>
          <w:rFonts w:ascii="Arial" w:hAnsi="Arial" w:cs="Arial"/>
          <w:b/>
          <w:bCs/>
          <w:color w:val="0070C0"/>
          <w:sz w:val="24"/>
          <w:szCs w:val="24"/>
          <w:lang w:val="en-GB"/>
        </w:rPr>
        <w:t xml:space="preserve"> and supply</w:t>
      </w:r>
    </w:p>
    <w:p w14:paraId="37714F46" w14:textId="77777777" w:rsidR="003D5375" w:rsidRPr="006C3B3F" w:rsidRDefault="003D5375" w:rsidP="003D5375">
      <w:pPr>
        <w:rPr>
          <w:rFonts w:ascii="Arial" w:hAnsi="Arial" w:cs="Arial"/>
          <w:b/>
          <w:bCs/>
          <w:smallCaps/>
          <w:noProof w:val="0"/>
          <w:u w:val="single"/>
        </w:rPr>
      </w:pPr>
    </w:p>
    <w:tbl>
      <w:tblPr>
        <w:tblW w:w="155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4"/>
        <w:gridCol w:w="4213"/>
        <w:gridCol w:w="1559"/>
        <w:gridCol w:w="992"/>
        <w:gridCol w:w="1276"/>
        <w:gridCol w:w="2552"/>
        <w:gridCol w:w="2126"/>
        <w:gridCol w:w="2335"/>
      </w:tblGrid>
      <w:tr w:rsidR="003D5375" w:rsidRPr="006C3B3F" w14:paraId="335E921A" w14:textId="77777777" w:rsidTr="001E411E">
        <w:tc>
          <w:tcPr>
            <w:tcW w:w="494" w:type="dxa"/>
            <w:shd w:val="clear" w:color="auto" w:fill="CECECE"/>
            <w:vAlign w:val="center"/>
          </w:tcPr>
          <w:p w14:paraId="10FB0E65" w14:textId="77777777" w:rsidR="003D5375" w:rsidRPr="006C3B3F" w:rsidRDefault="003D5375" w:rsidP="001C143B">
            <w:pPr>
              <w:jc w:val="center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8040" w:type="dxa"/>
            <w:gridSpan w:val="4"/>
            <w:tcBorders>
              <w:right w:val="single" w:sz="6" w:space="0" w:color="auto"/>
            </w:tcBorders>
            <w:shd w:val="clear" w:color="auto" w:fill="CECECE"/>
          </w:tcPr>
          <w:p w14:paraId="0A63E3A1" w14:textId="77777777" w:rsidR="003D5375" w:rsidRPr="006C3B3F" w:rsidRDefault="003D5375" w:rsidP="001C143B">
            <w:pPr>
              <w:jc w:val="center"/>
              <w:rPr>
                <w:rFonts w:ascii="Arial" w:hAnsi="Arial" w:cs="Arial"/>
                <w:lang w:val="en-GB"/>
              </w:rPr>
            </w:pPr>
            <w:r w:rsidRPr="006C3B3F">
              <w:rPr>
                <w:rFonts w:ascii="Arial" w:hAnsi="Arial" w:cs="Arial"/>
                <w:b/>
                <w:lang w:val="en-GB"/>
              </w:rPr>
              <w:t>To be filled in by ACTED</w:t>
            </w:r>
          </w:p>
        </w:tc>
        <w:tc>
          <w:tcPr>
            <w:tcW w:w="7013" w:type="dxa"/>
            <w:gridSpan w:val="3"/>
            <w:tcBorders>
              <w:left w:val="single" w:sz="6" w:space="0" w:color="auto"/>
            </w:tcBorders>
            <w:shd w:val="clear" w:color="auto" w:fill="CECECE"/>
          </w:tcPr>
          <w:p w14:paraId="35204E09" w14:textId="77777777" w:rsidR="003D5375" w:rsidRPr="006C3B3F" w:rsidRDefault="003D5375" w:rsidP="001C143B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6C3B3F">
              <w:rPr>
                <w:rFonts w:ascii="Arial" w:hAnsi="Arial" w:cs="Arial"/>
                <w:b/>
                <w:lang w:val="en-GB"/>
              </w:rPr>
              <w:t>To be filled in by the Bidder</w:t>
            </w:r>
          </w:p>
        </w:tc>
      </w:tr>
      <w:tr w:rsidR="003D5375" w:rsidRPr="006C3B3F" w14:paraId="00F67CE5" w14:textId="77777777" w:rsidTr="001E411E">
        <w:tc>
          <w:tcPr>
            <w:tcW w:w="494" w:type="dxa"/>
            <w:shd w:val="clear" w:color="auto" w:fill="CECECE"/>
            <w:vAlign w:val="center"/>
          </w:tcPr>
          <w:p w14:paraId="4E17B953" w14:textId="77777777" w:rsidR="003D5375" w:rsidRPr="006C3B3F" w:rsidRDefault="003D5375" w:rsidP="001C143B">
            <w:pPr>
              <w:jc w:val="center"/>
              <w:rPr>
                <w:rFonts w:ascii="Arial" w:hAnsi="Arial" w:cs="Arial"/>
                <w:b/>
                <w:sz w:val="18"/>
                <w:lang w:val="en-GB"/>
              </w:rPr>
            </w:pPr>
            <w:r w:rsidRPr="006C3B3F">
              <w:rPr>
                <w:rFonts w:ascii="Arial" w:hAnsi="Arial" w:cs="Arial"/>
                <w:b/>
                <w:sz w:val="18"/>
                <w:lang w:val="en-GB"/>
              </w:rPr>
              <w:t>N°</w:t>
            </w:r>
          </w:p>
        </w:tc>
        <w:tc>
          <w:tcPr>
            <w:tcW w:w="4213" w:type="dxa"/>
            <w:shd w:val="clear" w:color="auto" w:fill="CECECE"/>
            <w:vAlign w:val="center"/>
          </w:tcPr>
          <w:p w14:paraId="7F2D82BC" w14:textId="77777777" w:rsidR="003D5375" w:rsidRPr="006C3B3F" w:rsidRDefault="003D5375" w:rsidP="001C143B">
            <w:pPr>
              <w:jc w:val="center"/>
              <w:rPr>
                <w:rFonts w:ascii="Arial" w:hAnsi="Arial" w:cs="Arial"/>
                <w:b/>
                <w:sz w:val="18"/>
                <w:lang w:val="en-GB"/>
              </w:rPr>
            </w:pPr>
            <w:r w:rsidRPr="006C3B3F">
              <w:rPr>
                <w:rFonts w:ascii="Arial" w:hAnsi="Arial" w:cs="Arial"/>
                <w:b/>
                <w:sz w:val="18"/>
                <w:lang w:val="en-GB"/>
              </w:rPr>
              <w:t>Items description &amp; technical specifications</w:t>
            </w:r>
          </w:p>
        </w:tc>
        <w:tc>
          <w:tcPr>
            <w:tcW w:w="1559" w:type="dxa"/>
            <w:shd w:val="clear" w:color="auto" w:fill="CECECE"/>
            <w:vAlign w:val="center"/>
          </w:tcPr>
          <w:p w14:paraId="0FFD617B" w14:textId="77777777" w:rsidR="003D5375" w:rsidRPr="006C3B3F" w:rsidRDefault="003D5375" w:rsidP="001C143B">
            <w:pPr>
              <w:jc w:val="center"/>
              <w:rPr>
                <w:rFonts w:ascii="Arial" w:hAnsi="Arial" w:cs="Arial"/>
                <w:b/>
                <w:sz w:val="18"/>
                <w:lang w:val="en-GB"/>
              </w:rPr>
            </w:pPr>
            <w:r w:rsidRPr="006C3B3F">
              <w:rPr>
                <w:rFonts w:ascii="Arial" w:hAnsi="Arial" w:cs="Arial"/>
                <w:b/>
                <w:sz w:val="18"/>
                <w:lang w:val="en-GB"/>
              </w:rPr>
              <w:t xml:space="preserve">Sample required </w:t>
            </w:r>
            <w:r w:rsidRPr="006C3B3F">
              <w:rPr>
                <w:rFonts w:ascii="Arial" w:hAnsi="Arial" w:cs="Arial"/>
                <w:sz w:val="18"/>
                <w:lang w:val="en-GB"/>
              </w:rPr>
              <w:t>YES/NO</w:t>
            </w:r>
          </w:p>
        </w:tc>
        <w:tc>
          <w:tcPr>
            <w:tcW w:w="992" w:type="dxa"/>
            <w:shd w:val="clear" w:color="auto" w:fill="CECECE"/>
            <w:vAlign w:val="center"/>
          </w:tcPr>
          <w:p w14:paraId="069176D7" w14:textId="77777777" w:rsidR="003D5375" w:rsidRPr="006C3B3F" w:rsidRDefault="003D5375" w:rsidP="001C143B">
            <w:pPr>
              <w:jc w:val="center"/>
              <w:rPr>
                <w:rFonts w:ascii="Arial" w:hAnsi="Arial" w:cs="Arial"/>
                <w:b/>
                <w:sz w:val="18"/>
                <w:lang w:val="en-GB"/>
              </w:rPr>
            </w:pPr>
            <w:r w:rsidRPr="006C3B3F">
              <w:rPr>
                <w:rFonts w:ascii="Arial" w:hAnsi="Arial" w:cs="Arial"/>
                <w:b/>
                <w:sz w:val="18"/>
                <w:lang w:val="en-GB"/>
              </w:rPr>
              <w:t>Unit</w:t>
            </w:r>
          </w:p>
        </w:tc>
        <w:tc>
          <w:tcPr>
            <w:tcW w:w="1276" w:type="dxa"/>
            <w:tcBorders>
              <w:right w:val="single" w:sz="6" w:space="0" w:color="auto"/>
            </w:tcBorders>
            <w:shd w:val="clear" w:color="auto" w:fill="CECECE"/>
            <w:vAlign w:val="center"/>
          </w:tcPr>
          <w:p w14:paraId="1588D0B4" w14:textId="77777777" w:rsidR="003D5375" w:rsidRPr="006C3B3F" w:rsidRDefault="003D5375" w:rsidP="001C143B">
            <w:pPr>
              <w:jc w:val="center"/>
              <w:rPr>
                <w:rFonts w:ascii="Arial" w:hAnsi="Arial" w:cs="Arial"/>
                <w:b/>
                <w:sz w:val="18"/>
                <w:lang w:val="en-GB"/>
              </w:rPr>
            </w:pPr>
            <w:r w:rsidRPr="006C3B3F">
              <w:rPr>
                <w:rFonts w:ascii="Arial" w:hAnsi="Arial" w:cs="Arial"/>
                <w:b/>
                <w:sz w:val="18"/>
                <w:lang w:val="en-GB"/>
              </w:rPr>
              <w:t>Quantity</w:t>
            </w:r>
          </w:p>
          <w:p w14:paraId="3CBB3E84" w14:textId="77777777" w:rsidR="003D5375" w:rsidRPr="006C3B3F" w:rsidRDefault="003D5375" w:rsidP="001C143B">
            <w:pPr>
              <w:jc w:val="center"/>
              <w:rPr>
                <w:rFonts w:ascii="Arial" w:hAnsi="Arial" w:cs="Arial"/>
                <w:b/>
                <w:sz w:val="18"/>
                <w:lang w:val="en-GB"/>
              </w:rPr>
            </w:pPr>
            <w:r w:rsidRPr="006C3B3F">
              <w:rPr>
                <w:rFonts w:ascii="Arial" w:hAnsi="Arial" w:cs="Arial"/>
                <w:b/>
                <w:sz w:val="18"/>
                <w:lang w:val="en-GB"/>
              </w:rPr>
              <w:t>(1)</w:t>
            </w:r>
          </w:p>
        </w:tc>
        <w:tc>
          <w:tcPr>
            <w:tcW w:w="2552" w:type="dxa"/>
            <w:tcBorders>
              <w:left w:val="single" w:sz="6" w:space="0" w:color="auto"/>
            </w:tcBorders>
            <w:shd w:val="clear" w:color="auto" w:fill="CECECE"/>
            <w:vAlign w:val="center"/>
          </w:tcPr>
          <w:p w14:paraId="765A1F79" w14:textId="77777777" w:rsidR="003D5375" w:rsidRPr="006C3B3F" w:rsidRDefault="003D5375" w:rsidP="001C143B">
            <w:pPr>
              <w:jc w:val="center"/>
              <w:rPr>
                <w:rFonts w:ascii="Arial" w:hAnsi="Arial" w:cs="Arial"/>
                <w:b/>
                <w:sz w:val="18"/>
                <w:lang w:val="en-GB"/>
              </w:rPr>
            </w:pPr>
            <w:r w:rsidRPr="006C3B3F">
              <w:rPr>
                <w:rFonts w:ascii="Arial" w:hAnsi="Arial" w:cs="Arial"/>
                <w:b/>
                <w:sz w:val="18"/>
                <w:lang w:val="en-GB"/>
              </w:rPr>
              <w:t>Proposed description &amp; technical specifications</w:t>
            </w:r>
          </w:p>
          <w:p w14:paraId="7A7656C5" w14:textId="77777777" w:rsidR="003D5375" w:rsidRPr="006C3B3F" w:rsidRDefault="003D5375" w:rsidP="001C143B">
            <w:pPr>
              <w:jc w:val="center"/>
              <w:rPr>
                <w:rFonts w:ascii="Arial" w:hAnsi="Arial" w:cs="Arial"/>
                <w:b/>
                <w:sz w:val="18"/>
                <w:lang w:val="en-GB"/>
              </w:rPr>
            </w:pPr>
            <w:r w:rsidRPr="006C3B3F">
              <w:rPr>
                <w:rFonts w:ascii="Arial" w:hAnsi="Arial" w:cs="Arial"/>
                <w:sz w:val="18"/>
                <w:lang w:val="en-GB"/>
              </w:rPr>
              <w:t>(include brand &amp; model if applicable)</w:t>
            </w:r>
          </w:p>
        </w:tc>
        <w:tc>
          <w:tcPr>
            <w:tcW w:w="2126" w:type="dxa"/>
            <w:shd w:val="clear" w:color="auto" w:fill="CECECE"/>
            <w:vAlign w:val="center"/>
          </w:tcPr>
          <w:p w14:paraId="28EBC079" w14:textId="77777777" w:rsidR="003D5375" w:rsidRPr="006C3B3F" w:rsidRDefault="003D5375" w:rsidP="001C143B">
            <w:pPr>
              <w:jc w:val="center"/>
              <w:rPr>
                <w:rFonts w:ascii="Arial" w:hAnsi="Arial" w:cs="Arial"/>
                <w:b/>
                <w:sz w:val="18"/>
                <w:lang w:val="en-GB"/>
              </w:rPr>
            </w:pPr>
            <w:r w:rsidRPr="006C3B3F">
              <w:rPr>
                <w:rFonts w:ascii="Arial" w:hAnsi="Arial" w:cs="Arial"/>
                <w:b/>
                <w:sz w:val="18"/>
                <w:lang w:val="en-GB"/>
              </w:rPr>
              <w:t>Unit Price including all costs, tax &amp; Vat</w:t>
            </w:r>
          </w:p>
          <w:p w14:paraId="7743B400" w14:textId="77777777" w:rsidR="003D5375" w:rsidRPr="006C3B3F" w:rsidRDefault="003D5375" w:rsidP="001C143B">
            <w:pPr>
              <w:jc w:val="center"/>
              <w:rPr>
                <w:rFonts w:ascii="Arial" w:hAnsi="Arial" w:cs="Arial"/>
                <w:b/>
                <w:i/>
                <w:color w:val="84A1B0"/>
                <w:sz w:val="18"/>
                <w:lang w:val="en-GB"/>
              </w:rPr>
            </w:pPr>
            <w:r w:rsidRPr="006C3B3F">
              <w:rPr>
                <w:rFonts w:ascii="Arial" w:hAnsi="Arial" w:cs="Arial"/>
                <w:b/>
                <w:i/>
                <w:color w:val="84A1B0"/>
                <w:sz w:val="18"/>
                <w:lang w:val="en-GB"/>
              </w:rPr>
              <w:t>(BDT)</w:t>
            </w:r>
          </w:p>
          <w:p w14:paraId="7B5D603A" w14:textId="77777777" w:rsidR="003D5375" w:rsidRPr="006C3B3F" w:rsidRDefault="003D5375" w:rsidP="001C143B">
            <w:pPr>
              <w:jc w:val="center"/>
              <w:rPr>
                <w:rFonts w:ascii="Arial" w:hAnsi="Arial" w:cs="Arial"/>
                <w:b/>
                <w:sz w:val="18"/>
                <w:lang w:val="en-GB"/>
              </w:rPr>
            </w:pPr>
            <w:r w:rsidRPr="006C3B3F">
              <w:rPr>
                <w:rFonts w:ascii="Arial" w:hAnsi="Arial" w:cs="Arial"/>
                <w:b/>
                <w:sz w:val="18"/>
                <w:lang w:val="en-GB"/>
              </w:rPr>
              <w:t>(2)</w:t>
            </w:r>
          </w:p>
        </w:tc>
        <w:tc>
          <w:tcPr>
            <w:tcW w:w="2335" w:type="dxa"/>
            <w:shd w:val="clear" w:color="auto" w:fill="CECECE"/>
            <w:vAlign w:val="center"/>
          </w:tcPr>
          <w:p w14:paraId="48419791" w14:textId="77777777" w:rsidR="003D5375" w:rsidRPr="006C3B3F" w:rsidRDefault="003D5375" w:rsidP="001C143B">
            <w:pPr>
              <w:jc w:val="center"/>
              <w:rPr>
                <w:rFonts w:ascii="Arial" w:hAnsi="Arial" w:cs="Arial"/>
                <w:b/>
                <w:sz w:val="18"/>
                <w:lang w:val="en-GB"/>
              </w:rPr>
            </w:pPr>
            <w:r w:rsidRPr="006C3B3F">
              <w:rPr>
                <w:rFonts w:ascii="Arial" w:hAnsi="Arial" w:cs="Arial"/>
                <w:b/>
                <w:sz w:val="18"/>
                <w:lang w:val="en-GB"/>
              </w:rPr>
              <w:t>Total Price including all costs tax &amp; Vat</w:t>
            </w:r>
          </w:p>
          <w:p w14:paraId="17607151" w14:textId="77777777" w:rsidR="003D5375" w:rsidRPr="006C3B3F" w:rsidRDefault="003D5375" w:rsidP="001C143B">
            <w:pPr>
              <w:jc w:val="center"/>
              <w:rPr>
                <w:rFonts w:ascii="Arial" w:hAnsi="Arial" w:cs="Arial"/>
                <w:b/>
                <w:i/>
                <w:color w:val="84A1B0"/>
                <w:sz w:val="18"/>
                <w:lang w:val="en-GB"/>
              </w:rPr>
            </w:pPr>
            <w:r w:rsidRPr="006C3B3F">
              <w:rPr>
                <w:rFonts w:ascii="Arial" w:hAnsi="Arial" w:cs="Arial"/>
                <w:b/>
                <w:i/>
                <w:color w:val="84A1B0"/>
                <w:sz w:val="18"/>
                <w:lang w:val="en-GB"/>
              </w:rPr>
              <w:t>(BDT)</w:t>
            </w:r>
          </w:p>
          <w:p w14:paraId="69E7E985" w14:textId="77777777" w:rsidR="003D5375" w:rsidRPr="006C3B3F" w:rsidRDefault="003D5375" w:rsidP="001C143B">
            <w:pPr>
              <w:jc w:val="center"/>
              <w:rPr>
                <w:rFonts w:ascii="Arial" w:hAnsi="Arial" w:cs="Arial"/>
                <w:b/>
                <w:sz w:val="18"/>
                <w:lang w:val="en-GB"/>
              </w:rPr>
            </w:pPr>
            <w:r w:rsidRPr="006C3B3F">
              <w:rPr>
                <w:rFonts w:ascii="Arial" w:hAnsi="Arial" w:cs="Arial"/>
                <w:b/>
                <w:sz w:val="18"/>
                <w:lang w:val="en-GB"/>
              </w:rPr>
              <w:t>(1) x  (2)</w:t>
            </w:r>
          </w:p>
        </w:tc>
      </w:tr>
      <w:tr w:rsidR="00D308BD" w:rsidRPr="006C3B3F" w14:paraId="3275E803" w14:textId="77777777" w:rsidTr="001E411E">
        <w:trPr>
          <w:trHeight w:val="288"/>
        </w:trPr>
        <w:tc>
          <w:tcPr>
            <w:tcW w:w="494" w:type="dxa"/>
            <w:vAlign w:val="center"/>
          </w:tcPr>
          <w:p w14:paraId="0B220E0C" w14:textId="29492F24" w:rsidR="00D308BD" w:rsidRPr="000F2A99" w:rsidRDefault="00D308BD" w:rsidP="000F2A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F2A99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213" w:type="dxa"/>
            <w:vAlign w:val="center"/>
          </w:tcPr>
          <w:p w14:paraId="3481A652" w14:textId="133F2BB2" w:rsidR="00D308BD" w:rsidRPr="00E0010A" w:rsidRDefault="00D308BD" w:rsidP="00D308BD">
            <w:pPr>
              <w:jc w:val="both"/>
              <w:rPr>
                <w:rFonts w:ascii="Arial" w:hAnsi="Arial" w:cs="Arial"/>
                <w:i/>
                <w:noProof w:val="0"/>
                <w:color w:val="C45911"/>
              </w:rPr>
            </w:pPr>
            <w:r>
              <w:rPr>
                <w:rFonts w:ascii="Arial" w:hAnsi="Arial" w:cs="Arial"/>
                <w:sz w:val="22"/>
                <w:szCs w:val="22"/>
              </w:rPr>
              <w:t>Thread cutter with plastic handle</w:t>
            </w:r>
          </w:p>
        </w:tc>
        <w:tc>
          <w:tcPr>
            <w:tcW w:w="1559" w:type="dxa"/>
          </w:tcPr>
          <w:p w14:paraId="6CD67376" w14:textId="2CD0ECE7" w:rsidR="00D308BD" w:rsidRPr="00684871" w:rsidRDefault="00D308BD" w:rsidP="00D308BD">
            <w:pPr>
              <w:jc w:val="center"/>
              <w:rPr>
                <w:rFonts w:ascii="Arial" w:hAnsi="Arial" w:cs="Arial"/>
                <w:sz w:val="19"/>
                <w:szCs w:val="19"/>
                <w:lang w:val="fr-FR"/>
              </w:rPr>
            </w:pPr>
            <w:r w:rsidRPr="00684871">
              <w:rPr>
                <w:rFonts w:ascii="Arial" w:hAnsi="Arial" w:cs="Arial"/>
                <w:sz w:val="19"/>
                <w:szCs w:val="19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7A186BFD" w14:textId="3E1C3493" w:rsidR="00D308BD" w:rsidRPr="00E0010A" w:rsidRDefault="00D308BD" w:rsidP="00D308BD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276" w:type="dxa"/>
            <w:tcBorders>
              <w:right w:val="single" w:sz="6" w:space="0" w:color="auto"/>
            </w:tcBorders>
            <w:vAlign w:val="center"/>
          </w:tcPr>
          <w:p w14:paraId="15F3C3B8" w14:textId="5B19AE03" w:rsidR="00D308BD" w:rsidRPr="00E0010A" w:rsidRDefault="00D308BD" w:rsidP="00D308BD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552" w:type="dxa"/>
            <w:tcBorders>
              <w:left w:val="single" w:sz="6" w:space="0" w:color="auto"/>
            </w:tcBorders>
          </w:tcPr>
          <w:p w14:paraId="43A83898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26" w:type="dxa"/>
          </w:tcPr>
          <w:p w14:paraId="278FF563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58C5AC75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</w:tr>
      <w:tr w:rsidR="00D308BD" w:rsidRPr="006C3B3F" w14:paraId="273231CD" w14:textId="77777777" w:rsidTr="001E411E">
        <w:trPr>
          <w:trHeight w:val="288"/>
        </w:trPr>
        <w:tc>
          <w:tcPr>
            <w:tcW w:w="494" w:type="dxa"/>
            <w:vAlign w:val="center"/>
          </w:tcPr>
          <w:p w14:paraId="705276F4" w14:textId="2564C1A1" w:rsidR="00D308BD" w:rsidRPr="000F2A99" w:rsidRDefault="00D308BD" w:rsidP="000F2A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F2A99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213" w:type="dxa"/>
            <w:vAlign w:val="center"/>
          </w:tcPr>
          <w:p w14:paraId="26AA73DD" w14:textId="797C1611" w:rsidR="00D308BD" w:rsidRPr="00E0010A" w:rsidRDefault="00D308BD" w:rsidP="00D308BD">
            <w:pPr>
              <w:jc w:val="both"/>
              <w:rPr>
                <w:rFonts w:ascii="Arial" w:hAnsi="Arial" w:cs="Arial"/>
                <w:noProof w:val="0"/>
                <w:color w:val="000080"/>
              </w:rPr>
            </w:pPr>
            <w:r>
              <w:rPr>
                <w:rFonts w:ascii="Arial" w:hAnsi="Arial" w:cs="Arial"/>
                <w:sz w:val="22"/>
                <w:szCs w:val="22"/>
              </w:rPr>
              <w:t>Stainless steel sewing scissors</w:t>
            </w:r>
          </w:p>
        </w:tc>
        <w:tc>
          <w:tcPr>
            <w:tcW w:w="1559" w:type="dxa"/>
          </w:tcPr>
          <w:p w14:paraId="742BBD9F" w14:textId="661D20E0" w:rsidR="00D308BD" w:rsidRPr="00684871" w:rsidRDefault="00D308BD" w:rsidP="00D308BD">
            <w:pPr>
              <w:jc w:val="center"/>
              <w:rPr>
                <w:rFonts w:ascii="Arial" w:hAnsi="Arial" w:cs="Arial"/>
                <w:sz w:val="19"/>
                <w:szCs w:val="19"/>
                <w:lang w:val="fr-FR"/>
              </w:rPr>
            </w:pPr>
            <w:r w:rsidRPr="00684871">
              <w:rPr>
                <w:rFonts w:ascii="Arial" w:hAnsi="Arial" w:cs="Arial"/>
                <w:sz w:val="19"/>
                <w:szCs w:val="19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4D1682E2" w14:textId="0335954A" w:rsidR="00D308BD" w:rsidRPr="00E0010A" w:rsidRDefault="00D308BD" w:rsidP="00D308BD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276" w:type="dxa"/>
            <w:tcBorders>
              <w:right w:val="single" w:sz="6" w:space="0" w:color="auto"/>
            </w:tcBorders>
            <w:vAlign w:val="center"/>
          </w:tcPr>
          <w:p w14:paraId="73A7F755" w14:textId="39ACF673" w:rsidR="00D308BD" w:rsidRPr="00E0010A" w:rsidRDefault="00D308BD" w:rsidP="00D308BD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552" w:type="dxa"/>
            <w:tcBorders>
              <w:left w:val="single" w:sz="6" w:space="0" w:color="auto"/>
            </w:tcBorders>
          </w:tcPr>
          <w:p w14:paraId="0DC872EA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26" w:type="dxa"/>
          </w:tcPr>
          <w:p w14:paraId="5DED385F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70988BA5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</w:tr>
      <w:tr w:rsidR="00D308BD" w:rsidRPr="006C3B3F" w14:paraId="4EE95801" w14:textId="77777777" w:rsidTr="001E411E">
        <w:trPr>
          <w:trHeight w:val="288"/>
        </w:trPr>
        <w:tc>
          <w:tcPr>
            <w:tcW w:w="494" w:type="dxa"/>
            <w:vAlign w:val="center"/>
          </w:tcPr>
          <w:p w14:paraId="4E09A247" w14:textId="2564F84F" w:rsidR="00D308BD" w:rsidRPr="000F2A99" w:rsidRDefault="00D308BD" w:rsidP="000F2A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F2A99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213" w:type="dxa"/>
            <w:vAlign w:val="center"/>
          </w:tcPr>
          <w:p w14:paraId="62A35D2D" w14:textId="2867722E" w:rsidR="00D308BD" w:rsidRPr="00E0010A" w:rsidRDefault="00D308BD" w:rsidP="00D308BD">
            <w:pPr>
              <w:jc w:val="both"/>
              <w:rPr>
                <w:rFonts w:ascii="Arial" w:hAnsi="Arial" w:cs="Arial"/>
                <w:noProof w:val="0"/>
              </w:rPr>
            </w:pPr>
            <w:r>
              <w:rPr>
                <w:rFonts w:ascii="Arial" w:hAnsi="Arial" w:cs="Arial"/>
                <w:sz w:val="22"/>
                <w:szCs w:val="22"/>
              </w:rPr>
              <w:t>Bobbin case</w:t>
            </w:r>
          </w:p>
        </w:tc>
        <w:tc>
          <w:tcPr>
            <w:tcW w:w="1559" w:type="dxa"/>
          </w:tcPr>
          <w:p w14:paraId="303A69F4" w14:textId="06830BBE" w:rsidR="00D308BD" w:rsidRPr="00684871" w:rsidRDefault="00D308BD" w:rsidP="00D308BD">
            <w:pPr>
              <w:jc w:val="center"/>
              <w:rPr>
                <w:rFonts w:ascii="Arial" w:hAnsi="Arial" w:cs="Arial"/>
                <w:sz w:val="19"/>
                <w:szCs w:val="19"/>
                <w:lang w:val="fr-FR"/>
              </w:rPr>
            </w:pPr>
            <w:r w:rsidRPr="00684871">
              <w:rPr>
                <w:rFonts w:ascii="Arial" w:hAnsi="Arial" w:cs="Arial"/>
                <w:sz w:val="19"/>
                <w:szCs w:val="19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4BFF90FA" w14:textId="3B7766F5" w:rsidR="00D308BD" w:rsidRPr="00E0010A" w:rsidRDefault="00D308BD" w:rsidP="00D308BD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276" w:type="dxa"/>
            <w:tcBorders>
              <w:right w:val="single" w:sz="6" w:space="0" w:color="auto"/>
            </w:tcBorders>
            <w:vAlign w:val="center"/>
          </w:tcPr>
          <w:p w14:paraId="2669B0C5" w14:textId="6EB592ED" w:rsidR="00D308BD" w:rsidRPr="00E0010A" w:rsidRDefault="00D308BD" w:rsidP="00D308BD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552" w:type="dxa"/>
            <w:tcBorders>
              <w:left w:val="single" w:sz="6" w:space="0" w:color="auto"/>
            </w:tcBorders>
          </w:tcPr>
          <w:p w14:paraId="3FAF4943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26" w:type="dxa"/>
          </w:tcPr>
          <w:p w14:paraId="429A650F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3823C27F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</w:tr>
      <w:tr w:rsidR="00D308BD" w:rsidRPr="006C3B3F" w14:paraId="74B5B437" w14:textId="77777777" w:rsidTr="001E411E">
        <w:trPr>
          <w:trHeight w:val="288"/>
        </w:trPr>
        <w:tc>
          <w:tcPr>
            <w:tcW w:w="494" w:type="dxa"/>
            <w:vAlign w:val="center"/>
          </w:tcPr>
          <w:p w14:paraId="68E1FE58" w14:textId="2D96B8BB" w:rsidR="00D308BD" w:rsidRPr="000F2A99" w:rsidRDefault="00D308BD" w:rsidP="000F2A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F2A99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213" w:type="dxa"/>
            <w:vAlign w:val="center"/>
          </w:tcPr>
          <w:p w14:paraId="40E769F5" w14:textId="239406AF" w:rsidR="00D308BD" w:rsidRPr="00E0010A" w:rsidRDefault="00D308BD" w:rsidP="00D308BD">
            <w:pPr>
              <w:jc w:val="both"/>
              <w:rPr>
                <w:rFonts w:ascii="Arial" w:hAnsi="Arial" w:cs="Arial"/>
                <w:noProof w:val="0"/>
              </w:rPr>
            </w:pPr>
            <w:r>
              <w:rPr>
                <w:rFonts w:ascii="Arial" w:hAnsi="Arial" w:cs="Arial"/>
                <w:sz w:val="22"/>
                <w:szCs w:val="22"/>
              </w:rPr>
              <w:t>Blade for high speed for overlock machines</w:t>
            </w:r>
          </w:p>
        </w:tc>
        <w:tc>
          <w:tcPr>
            <w:tcW w:w="1559" w:type="dxa"/>
          </w:tcPr>
          <w:p w14:paraId="08D8BCBD" w14:textId="6C662DBF" w:rsidR="00D308BD" w:rsidRPr="00684871" w:rsidRDefault="00D308BD" w:rsidP="00D308BD">
            <w:pPr>
              <w:jc w:val="center"/>
              <w:rPr>
                <w:rFonts w:ascii="Arial" w:hAnsi="Arial" w:cs="Arial"/>
                <w:sz w:val="19"/>
                <w:szCs w:val="19"/>
                <w:lang w:val="fr-FR"/>
              </w:rPr>
            </w:pPr>
            <w:r w:rsidRPr="00684871">
              <w:rPr>
                <w:rFonts w:ascii="Arial" w:hAnsi="Arial" w:cs="Arial"/>
                <w:sz w:val="19"/>
                <w:szCs w:val="19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7DCD653D" w14:textId="46D28AB4" w:rsidR="00D308BD" w:rsidRPr="00E0010A" w:rsidRDefault="00D308BD" w:rsidP="00D308BD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276" w:type="dxa"/>
            <w:tcBorders>
              <w:right w:val="single" w:sz="6" w:space="0" w:color="auto"/>
            </w:tcBorders>
            <w:vAlign w:val="center"/>
          </w:tcPr>
          <w:p w14:paraId="4BB1D969" w14:textId="161FF7EE" w:rsidR="00D308BD" w:rsidRPr="00E0010A" w:rsidRDefault="00D308BD" w:rsidP="00D308BD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552" w:type="dxa"/>
            <w:tcBorders>
              <w:left w:val="single" w:sz="6" w:space="0" w:color="auto"/>
            </w:tcBorders>
          </w:tcPr>
          <w:p w14:paraId="00EE5B8D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26" w:type="dxa"/>
          </w:tcPr>
          <w:p w14:paraId="533AF1DC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175D6343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</w:tr>
      <w:tr w:rsidR="00D308BD" w:rsidRPr="006C3B3F" w14:paraId="6EB6E538" w14:textId="77777777" w:rsidTr="001E411E">
        <w:trPr>
          <w:trHeight w:val="288"/>
        </w:trPr>
        <w:tc>
          <w:tcPr>
            <w:tcW w:w="494" w:type="dxa"/>
            <w:vAlign w:val="center"/>
          </w:tcPr>
          <w:p w14:paraId="79CF88A1" w14:textId="0A39A319" w:rsidR="00D308BD" w:rsidRPr="000F2A99" w:rsidRDefault="00D308BD" w:rsidP="000F2A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F2A99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213" w:type="dxa"/>
            <w:vAlign w:val="center"/>
          </w:tcPr>
          <w:p w14:paraId="29B982FF" w14:textId="00D1355B" w:rsidR="00D308BD" w:rsidRPr="00E0010A" w:rsidRDefault="00D308BD" w:rsidP="00D308BD">
            <w:pPr>
              <w:jc w:val="both"/>
              <w:rPr>
                <w:rFonts w:ascii="Arial" w:hAnsi="Arial" w:cs="Arial"/>
                <w:noProof w:val="0"/>
              </w:rPr>
            </w:pPr>
            <w:r>
              <w:rPr>
                <w:rFonts w:ascii="Arial" w:hAnsi="Arial" w:cs="Arial"/>
                <w:sz w:val="22"/>
                <w:szCs w:val="22"/>
              </w:rPr>
              <w:t>Upper looper overlock</w:t>
            </w:r>
          </w:p>
        </w:tc>
        <w:tc>
          <w:tcPr>
            <w:tcW w:w="1559" w:type="dxa"/>
          </w:tcPr>
          <w:p w14:paraId="4CE349E0" w14:textId="26F5DB4B" w:rsidR="00D308BD" w:rsidRPr="00684871" w:rsidRDefault="00D308BD" w:rsidP="00D308BD">
            <w:pPr>
              <w:jc w:val="center"/>
              <w:rPr>
                <w:rFonts w:ascii="Arial" w:hAnsi="Arial" w:cs="Arial"/>
                <w:sz w:val="19"/>
                <w:szCs w:val="19"/>
                <w:lang w:val="fr-FR"/>
              </w:rPr>
            </w:pPr>
            <w:r w:rsidRPr="00684871">
              <w:rPr>
                <w:rFonts w:ascii="Arial" w:hAnsi="Arial" w:cs="Arial"/>
                <w:sz w:val="19"/>
                <w:szCs w:val="19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4695FD07" w14:textId="63772573" w:rsidR="00D308BD" w:rsidRPr="00E0010A" w:rsidRDefault="00D308BD" w:rsidP="00D308BD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276" w:type="dxa"/>
            <w:tcBorders>
              <w:right w:val="single" w:sz="6" w:space="0" w:color="auto"/>
            </w:tcBorders>
            <w:vAlign w:val="center"/>
          </w:tcPr>
          <w:p w14:paraId="0318C98B" w14:textId="6CE48B42" w:rsidR="00D308BD" w:rsidRPr="00E0010A" w:rsidRDefault="00D308BD" w:rsidP="00D308BD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552" w:type="dxa"/>
            <w:tcBorders>
              <w:left w:val="single" w:sz="6" w:space="0" w:color="auto"/>
            </w:tcBorders>
          </w:tcPr>
          <w:p w14:paraId="68F87E5C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26" w:type="dxa"/>
          </w:tcPr>
          <w:p w14:paraId="2014775A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4C337FB3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</w:tr>
      <w:tr w:rsidR="00D308BD" w:rsidRPr="006C3B3F" w14:paraId="0614F78E" w14:textId="77777777" w:rsidTr="001E411E">
        <w:trPr>
          <w:trHeight w:val="288"/>
        </w:trPr>
        <w:tc>
          <w:tcPr>
            <w:tcW w:w="494" w:type="dxa"/>
            <w:vAlign w:val="center"/>
          </w:tcPr>
          <w:p w14:paraId="79848476" w14:textId="60329C4B" w:rsidR="00D308BD" w:rsidRPr="000F2A99" w:rsidRDefault="00D308BD" w:rsidP="000F2A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F2A99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4213" w:type="dxa"/>
            <w:vAlign w:val="center"/>
          </w:tcPr>
          <w:p w14:paraId="6BDA8B17" w14:textId="74F88600" w:rsidR="00D308BD" w:rsidRPr="00E0010A" w:rsidRDefault="00D308BD" w:rsidP="00D308BD">
            <w:pPr>
              <w:jc w:val="both"/>
              <w:rPr>
                <w:rFonts w:ascii="Arial" w:hAnsi="Arial" w:cs="Arial"/>
                <w:noProof w:val="0"/>
              </w:rPr>
            </w:pPr>
            <w:r>
              <w:rPr>
                <w:rFonts w:ascii="Arial" w:hAnsi="Arial" w:cs="Arial"/>
                <w:sz w:val="22"/>
                <w:szCs w:val="22"/>
              </w:rPr>
              <w:t>lower looper overlocker</w:t>
            </w:r>
          </w:p>
        </w:tc>
        <w:tc>
          <w:tcPr>
            <w:tcW w:w="1559" w:type="dxa"/>
          </w:tcPr>
          <w:p w14:paraId="3A16E4AC" w14:textId="40EA9D18" w:rsidR="00D308BD" w:rsidRPr="00684871" w:rsidRDefault="00D308BD" w:rsidP="00D308BD">
            <w:pPr>
              <w:jc w:val="center"/>
              <w:rPr>
                <w:rFonts w:ascii="Arial" w:hAnsi="Arial" w:cs="Arial"/>
                <w:sz w:val="19"/>
                <w:szCs w:val="19"/>
                <w:lang w:val="fr-FR"/>
              </w:rPr>
            </w:pPr>
            <w:r w:rsidRPr="00684871">
              <w:rPr>
                <w:rFonts w:ascii="Arial" w:hAnsi="Arial" w:cs="Arial"/>
                <w:sz w:val="19"/>
                <w:szCs w:val="19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1B4F62F1" w14:textId="16BF650E" w:rsidR="00D308BD" w:rsidRPr="00E0010A" w:rsidRDefault="00D308BD" w:rsidP="00D308BD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276" w:type="dxa"/>
            <w:tcBorders>
              <w:right w:val="single" w:sz="6" w:space="0" w:color="auto"/>
            </w:tcBorders>
            <w:vAlign w:val="center"/>
          </w:tcPr>
          <w:p w14:paraId="4F9383D4" w14:textId="47948A26" w:rsidR="00D308BD" w:rsidRPr="00E0010A" w:rsidRDefault="00D308BD" w:rsidP="00D308BD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552" w:type="dxa"/>
            <w:tcBorders>
              <w:left w:val="single" w:sz="6" w:space="0" w:color="auto"/>
            </w:tcBorders>
          </w:tcPr>
          <w:p w14:paraId="69353268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26" w:type="dxa"/>
          </w:tcPr>
          <w:p w14:paraId="38DBAA2E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5E1C7DDA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</w:tr>
      <w:tr w:rsidR="00D308BD" w:rsidRPr="006C3B3F" w14:paraId="1FD95773" w14:textId="77777777" w:rsidTr="001E411E">
        <w:trPr>
          <w:trHeight w:val="288"/>
        </w:trPr>
        <w:tc>
          <w:tcPr>
            <w:tcW w:w="494" w:type="dxa"/>
            <w:vAlign w:val="center"/>
          </w:tcPr>
          <w:p w14:paraId="6D69B084" w14:textId="10A2DB84" w:rsidR="00D308BD" w:rsidRPr="000F2A99" w:rsidRDefault="00D308BD" w:rsidP="000F2A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F2A99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4213" w:type="dxa"/>
            <w:vAlign w:val="center"/>
          </w:tcPr>
          <w:p w14:paraId="0AA59F0F" w14:textId="7D3992B4" w:rsidR="00D308BD" w:rsidRPr="00E0010A" w:rsidRDefault="00D308BD" w:rsidP="00D308BD">
            <w:pPr>
              <w:jc w:val="both"/>
              <w:rPr>
                <w:rFonts w:ascii="Arial" w:hAnsi="Arial" w:cs="Arial"/>
                <w:noProof w:val="0"/>
              </w:rPr>
            </w:pPr>
            <w:r>
              <w:rPr>
                <w:rFonts w:ascii="Arial" w:hAnsi="Arial" w:cs="Arial"/>
                <w:sz w:val="22"/>
                <w:szCs w:val="22"/>
              </w:rPr>
              <w:t>looper for high speed for flat lock machine</w:t>
            </w:r>
          </w:p>
        </w:tc>
        <w:tc>
          <w:tcPr>
            <w:tcW w:w="1559" w:type="dxa"/>
          </w:tcPr>
          <w:p w14:paraId="0ED3B388" w14:textId="03997B30" w:rsidR="00D308BD" w:rsidRPr="00684871" w:rsidRDefault="00D308BD" w:rsidP="00D308BD">
            <w:pPr>
              <w:jc w:val="center"/>
              <w:rPr>
                <w:rFonts w:ascii="Arial" w:hAnsi="Arial" w:cs="Arial"/>
                <w:sz w:val="19"/>
                <w:szCs w:val="19"/>
                <w:lang w:val="fr-FR"/>
              </w:rPr>
            </w:pPr>
            <w:r w:rsidRPr="00684871">
              <w:rPr>
                <w:rFonts w:ascii="Arial" w:hAnsi="Arial" w:cs="Arial"/>
                <w:sz w:val="19"/>
                <w:szCs w:val="19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6A9B1AE8" w14:textId="2884B942" w:rsidR="00D308BD" w:rsidRPr="00E0010A" w:rsidRDefault="00D308BD" w:rsidP="00D308BD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276" w:type="dxa"/>
            <w:tcBorders>
              <w:right w:val="single" w:sz="6" w:space="0" w:color="auto"/>
            </w:tcBorders>
            <w:vAlign w:val="center"/>
          </w:tcPr>
          <w:p w14:paraId="5B642074" w14:textId="06C3F092" w:rsidR="00D308BD" w:rsidRPr="00E0010A" w:rsidRDefault="00D308BD" w:rsidP="00D308BD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552" w:type="dxa"/>
            <w:tcBorders>
              <w:left w:val="single" w:sz="6" w:space="0" w:color="auto"/>
            </w:tcBorders>
          </w:tcPr>
          <w:p w14:paraId="2B3DEABE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26" w:type="dxa"/>
          </w:tcPr>
          <w:p w14:paraId="01634462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58431068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</w:tr>
      <w:tr w:rsidR="00D308BD" w:rsidRPr="006C3B3F" w14:paraId="2D9B2390" w14:textId="77777777" w:rsidTr="001E411E">
        <w:trPr>
          <w:trHeight w:val="288"/>
        </w:trPr>
        <w:tc>
          <w:tcPr>
            <w:tcW w:w="494" w:type="dxa"/>
            <w:vAlign w:val="center"/>
          </w:tcPr>
          <w:p w14:paraId="6FFCAAC5" w14:textId="52CC0A81" w:rsidR="00D308BD" w:rsidRPr="000F2A99" w:rsidRDefault="00D308BD" w:rsidP="000F2A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F2A99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4213" w:type="dxa"/>
            <w:vAlign w:val="center"/>
          </w:tcPr>
          <w:p w14:paraId="4B303928" w14:textId="24BDED91" w:rsidR="00D308BD" w:rsidRPr="007F1461" w:rsidRDefault="00D308BD" w:rsidP="00D308BD">
            <w:pPr>
              <w:jc w:val="both"/>
              <w:rPr>
                <w:rFonts w:ascii="Arial" w:hAnsi="Arial" w:cs="Arial"/>
                <w:noProof w:val="0"/>
              </w:rPr>
            </w:pPr>
            <w:r>
              <w:rPr>
                <w:rFonts w:ascii="Arial" w:hAnsi="Arial" w:cs="Arial"/>
                <w:sz w:val="22"/>
                <w:szCs w:val="22"/>
              </w:rPr>
              <w:t>Cutting belt for sewing machine</w:t>
            </w:r>
          </w:p>
        </w:tc>
        <w:tc>
          <w:tcPr>
            <w:tcW w:w="1559" w:type="dxa"/>
          </w:tcPr>
          <w:p w14:paraId="140D9B76" w14:textId="32178F45" w:rsidR="00D308BD" w:rsidRPr="00684871" w:rsidRDefault="00D308BD" w:rsidP="00D308BD">
            <w:pPr>
              <w:jc w:val="center"/>
              <w:rPr>
                <w:rFonts w:ascii="Arial" w:hAnsi="Arial" w:cs="Arial"/>
                <w:sz w:val="19"/>
                <w:szCs w:val="19"/>
                <w:lang w:val="fr-FR"/>
              </w:rPr>
            </w:pPr>
            <w:r w:rsidRPr="00684871">
              <w:rPr>
                <w:rFonts w:ascii="Arial" w:hAnsi="Arial" w:cs="Arial"/>
                <w:sz w:val="19"/>
                <w:szCs w:val="19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6911AEDE" w14:textId="25F0D17B" w:rsidR="00D308BD" w:rsidRPr="00E0010A" w:rsidRDefault="00D308BD" w:rsidP="00D308BD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276" w:type="dxa"/>
            <w:tcBorders>
              <w:right w:val="single" w:sz="6" w:space="0" w:color="auto"/>
            </w:tcBorders>
            <w:vAlign w:val="center"/>
          </w:tcPr>
          <w:p w14:paraId="666E72E8" w14:textId="22A11741" w:rsidR="00D308BD" w:rsidRPr="00E0010A" w:rsidRDefault="00D308BD" w:rsidP="00D308BD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552" w:type="dxa"/>
            <w:tcBorders>
              <w:left w:val="single" w:sz="6" w:space="0" w:color="auto"/>
            </w:tcBorders>
          </w:tcPr>
          <w:p w14:paraId="363B1C94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26" w:type="dxa"/>
          </w:tcPr>
          <w:p w14:paraId="14C41BA1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4264BC5D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</w:tr>
      <w:tr w:rsidR="00D308BD" w:rsidRPr="006C3B3F" w14:paraId="5B41744D" w14:textId="77777777" w:rsidTr="001E411E">
        <w:trPr>
          <w:trHeight w:val="288"/>
        </w:trPr>
        <w:tc>
          <w:tcPr>
            <w:tcW w:w="494" w:type="dxa"/>
            <w:vAlign w:val="center"/>
          </w:tcPr>
          <w:p w14:paraId="33B014BE" w14:textId="78BBCF80" w:rsidR="00D308BD" w:rsidRPr="000F2A99" w:rsidRDefault="00D308BD" w:rsidP="000F2A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F2A99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4213" w:type="dxa"/>
            <w:vAlign w:val="center"/>
          </w:tcPr>
          <w:p w14:paraId="0518972B" w14:textId="254F95FD" w:rsidR="00D308BD" w:rsidRPr="00E0010A" w:rsidRDefault="00D308BD" w:rsidP="00D308BD">
            <w:pPr>
              <w:jc w:val="both"/>
              <w:rPr>
                <w:rFonts w:ascii="Arial" w:hAnsi="Arial" w:cs="Arial"/>
                <w:noProof w:val="0"/>
              </w:rPr>
            </w:pPr>
            <w:r>
              <w:rPr>
                <w:rFonts w:ascii="Arial" w:hAnsi="Arial" w:cs="Arial"/>
                <w:sz w:val="22"/>
                <w:szCs w:val="22"/>
              </w:rPr>
              <w:t>Cutting machine blade</w:t>
            </w:r>
          </w:p>
        </w:tc>
        <w:tc>
          <w:tcPr>
            <w:tcW w:w="1559" w:type="dxa"/>
          </w:tcPr>
          <w:p w14:paraId="1B6BED71" w14:textId="1EBFC7B7" w:rsidR="00D308BD" w:rsidRPr="00684871" w:rsidRDefault="00D308BD" w:rsidP="00D308BD">
            <w:pPr>
              <w:jc w:val="center"/>
              <w:rPr>
                <w:rFonts w:ascii="Arial" w:hAnsi="Arial" w:cs="Arial"/>
                <w:sz w:val="19"/>
                <w:szCs w:val="19"/>
                <w:lang w:val="fr-FR"/>
              </w:rPr>
            </w:pPr>
            <w:r w:rsidRPr="00684871">
              <w:rPr>
                <w:rFonts w:ascii="Arial" w:hAnsi="Arial" w:cs="Arial"/>
                <w:sz w:val="19"/>
                <w:szCs w:val="19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1680D0F5" w14:textId="1905DB9A" w:rsidR="00D308BD" w:rsidRPr="00E0010A" w:rsidRDefault="00D308BD" w:rsidP="00D308BD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276" w:type="dxa"/>
            <w:tcBorders>
              <w:right w:val="single" w:sz="6" w:space="0" w:color="auto"/>
            </w:tcBorders>
            <w:vAlign w:val="center"/>
          </w:tcPr>
          <w:p w14:paraId="66DD16BA" w14:textId="10C66543" w:rsidR="00D308BD" w:rsidRPr="00E0010A" w:rsidRDefault="00D308BD" w:rsidP="00D308BD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552" w:type="dxa"/>
            <w:tcBorders>
              <w:left w:val="single" w:sz="6" w:space="0" w:color="auto"/>
            </w:tcBorders>
          </w:tcPr>
          <w:p w14:paraId="4ABDC199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26" w:type="dxa"/>
          </w:tcPr>
          <w:p w14:paraId="6CB8F73A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0EF15473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</w:tr>
      <w:tr w:rsidR="00D308BD" w:rsidRPr="006C3B3F" w14:paraId="78B52129" w14:textId="77777777" w:rsidTr="001E411E">
        <w:trPr>
          <w:trHeight w:val="288"/>
        </w:trPr>
        <w:tc>
          <w:tcPr>
            <w:tcW w:w="494" w:type="dxa"/>
            <w:vAlign w:val="center"/>
          </w:tcPr>
          <w:p w14:paraId="79179479" w14:textId="58145D21" w:rsidR="00D308BD" w:rsidRPr="000F2A99" w:rsidRDefault="00D308BD" w:rsidP="000F2A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F2A99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4213" w:type="dxa"/>
            <w:vAlign w:val="center"/>
          </w:tcPr>
          <w:p w14:paraId="18A7D262" w14:textId="7939DB3B" w:rsidR="00D308BD" w:rsidRPr="00E0010A" w:rsidRDefault="00D308BD" w:rsidP="00D308BD">
            <w:pPr>
              <w:jc w:val="both"/>
              <w:rPr>
                <w:rFonts w:ascii="Arial" w:hAnsi="Arial" w:cs="Arial"/>
                <w:noProof w:val="0"/>
              </w:rPr>
            </w:pPr>
            <w:r>
              <w:rPr>
                <w:rFonts w:ascii="Arial" w:hAnsi="Arial" w:cs="Arial"/>
                <w:sz w:val="22"/>
                <w:szCs w:val="22"/>
              </w:rPr>
              <w:t>Lubricating oil for generator</w:t>
            </w:r>
          </w:p>
        </w:tc>
        <w:tc>
          <w:tcPr>
            <w:tcW w:w="1559" w:type="dxa"/>
          </w:tcPr>
          <w:p w14:paraId="793EA6C8" w14:textId="204A7146" w:rsidR="00D308BD" w:rsidRPr="00684871" w:rsidRDefault="00D308BD" w:rsidP="00D308BD">
            <w:pPr>
              <w:jc w:val="center"/>
              <w:rPr>
                <w:rFonts w:ascii="Arial" w:hAnsi="Arial" w:cs="Arial"/>
                <w:sz w:val="19"/>
                <w:szCs w:val="19"/>
                <w:lang w:val="fr-FR"/>
              </w:rPr>
            </w:pPr>
            <w:r w:rsidRPr="00684871">
              <w:rPr>
                <w:rFonts w:ascii="Arial" w:hAnsi="Arial" w:cs="Arial"/>
                <w:sz w:val="19"/>
                <w:szCs w:val="19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739134CC" w14:textId="2627654D" w:rsidR="00D308BD" w:rsidRPr="00E0010A" w:rsidRDefault="00D308BD" w:rsidP="00D308BD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Litre</w:t>
            </w:r>
          </w:p>
        </w:tc>
        <w:tc>
          <w:tcPr>
            <w:tcW w:w="1276" w:type="dxa"/>
            <w:tcBorders>
              <w:right w:val="single" w:sz="6" w:space="0" w:color="auto"/>
            </w:tcBorders>
            <w:vAlign w:val="center"/>
          </w:tcPr>
          <w:p w14:paraId="24A376EA" w14:textId="50660A05" w:rsidR="00D308BD" w:rsidRPr="00E0010A" w:rsidRDefault="00D308BD" w:rsidP="00D308BD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552" w:type="dxa"/>
            <w:tcBorders>
              <w:left w:val="single" w:sz="6" w:space="0" w:color="auto"/>
            </w:tcBorders>
          </w:tcPr>
          <w:p w14:paraId="2E15ABC7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26" w:type="dxa"/>
          </w:tcPr>
          <w:p w14:paraId="106BB0AF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0E65F6AE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</w:tr>
      <w:tr w:rsidR="00D308BD" w:rsidRPr="006C3B3F" w14:paraId="17E54B16" w14:textId="77777777" w:rsidTr="001E411E">
        <w:trPr>
          <w:trHeight w:val="288"/>
        </w:trPr>
        <w:tc>
          <w:tcPr>
            <w:tcW w:w="494" w:type="dxa"/>
            <w:vAlign w:val="center"/>
          </w:tcPr>
          <w:p w14:paraId="57C62BB0" w14:textId="2045B01A" w:rsidR="00D308BD" w:rsidRPr="000F2A99" w:rsidRDefault="00D308BD" w:rsidP="000F2A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F2A99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4213" w:type="dxa"/>
            <w:vAlign w:val="center"/>
          </w:tcPr>
          <w:p w14:paraId="6886DA46" w14:textId="3B9C5BD9" w:rsidR="00D308BD" w:rsidRPr="00E0010A" w:rsidRDefault="00D308BD" w:rsidP="00D308BD">
            <w:pPr>
              <w:jc w:val="both"/>
              <w:rPr>
                <w:rFonts w:ascii="Arial" w:hAnsi="Arial" w:cs="Arial"/>
                <w:noProof w:val="0"/>
              </w:rPr>
            </w:pPr>
            <w:r>
              <w:rPr>
                <w:rFonts w:ascii="Arial" w:hAnsi="Arial" w:cs="Arial"/>
                <w:sz w:val="22"/>
                <w:szCs w:val="22"/>
              </w:rPr>
              <w:t>Lubricating oil for sewing machine</w:t>
            </w:r>
          </w:p>
        </w:tc>
        <w:tc>
          <w:tcPr>
            <w:tcW w:w="1559" w:type="dxa"/>
          </w:tcPr>
          <w:p w14:paraId="18709962" w14:textId="054AC00C" w:rsidR="00D308BD" w:rsidRPr="00684871" w:rsidRDefault="00D308BD" w:rsidP="00D308BD">
            <w:pPr>
              <w:jc w:val="center"/>
              <w:rPr>
                <w:rFonts w:ascii="Arial" w:hAnsi="Arial" w:cs="Arial"/>
                <w:sz w:val="19"/>
                <w:szCs w:val="19"/>
                <w:lang w:val="fr-FR"/>
              </w:rPr>
            </w:pPr>
            <w:r w:rsidRPr="00684871">
              <w:rPr>
                <w:rFonts w:ascii="Arial" w:hAnsi="Arial" w:cs="Arial"/>
                <w:sz w:val="19"/>
                <w:szCs w:val="19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32B8F1EF" w14:textId="759B53DB" w:rsidR="00D308BD" w:rsidRPr="00E0010A" w:rsidRDefault="00D308BD" w:rsidP="00D308BD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Litre</w:t>
            </w:r>
          </w:p>
        </w:tc>
        <w:tc>
          <w:tcPr>
            <w:tcW w:w="1276" w:type="dxa"/>
            <w:tcBorders>
              <w:right w:val="single" w:sz="6" w:space="0" w:color="auto"/>
            </w:tcBorders>
            <w:vAlign w:val="center"/>
          </w:tcPr>
          <w:p w14:paraId="7C26338A" w14:textId="62ECE3EE" w:rsidR="00D308BD" w:rsidRPr="00E0010A" w:rsidRDefault="00D308BD" w:rsidP="00D308BD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552" w:type="dxa"/>
            <w:tcBorders>
              <w:left w:val="single" w:sz="6" w:space="0" w:color="auto"/>
            </w:tcBorders>
          </w:tcPr>
          <w:p w14:paraId="60942D8A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26" w:type="dxa"/>
          </w:tcPr>
          <w:p w14:paraId="2FA40371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4224C6A4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</w:tr>
      <w:tr w:rsidR="00D308BD" w:rsidRPr="006C3B3F" w14:paraId="4F106048" w14:textId="77777777" w:rsidTr="001E411E">
        <w:trPr>
          <w:trHeight w:val="288"/>
        </w:trPr>
        <w:tc>
          <w:tcPr>
            <w:tcW w:w="494" w:type="dxa"/>
            <w:vAlign w:val="center"/>
          </w:tcPr>
          <w:p w14:paraId="527E45BC" w14:textId="2C81AB9D" w:rsidR="00D308BD" w:rsidRPr="000F2A99" w:rsidRDefault="00D308BD" w:rsidP="000F2A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F2A99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4213" w:type="dxa"/>
            <w:vAlign w:val="center"/>
          </w:tcPr>
          <w:p w14:paraId="514626B8" w14:textId="787C5F95" w:rsidR="00D308BD" w:rsidRPr="00E0010A" w:rsidRDefault="00D308BD" w:rsidP="00D308BD">
            <w:pPr>
              <w:jc w:val="both"/>
              <w:rPr>
                <w:rFonts w:ascii="Arial" w:hAnsi="Arial" w:cs="Arial"/>
                <w:noProof w:val="0"/>
              </w:rPr>
            </w:pPr>
            <w:r>
              <w:rPr>
                <w:rFonts w:ascii="Arial" w:hAnsi="Arial" w:cs="Arial"/>
                <w:sz w:val="22"/>
                <w:szCs w:val="22"/>
              </w:rPr>
              <w:t>Tweezer tools</w:t>
            </w:r>
          </w:p>
        </w:tc>
        <w:tc>
          <w:tcPr>
            <w:tcW w:w="1559" w:type="dxa"/>
          </w:tcPr>
          <w:p w14:paraId="0B48507E" w14:textId="2F8A9198" w:rsidR="00D308BD" w:rsidRPr="00684871" w:rsidRDefault="00D308BD" w:rsidP="00D308BD">
            <w:pPr>
              <w:jc w:val="center"/>
              <w:rPr>
                <w:rFonts w:ascii="Arial" w:hAnsi="Arial" w:cs="Arial"/>
                <w:sz w:val="19"/>
                <w:szCs w:val="19"/>
                <w:lang w:val="fr-FR"/>
              </w:rPr>
            </w:pPr>
            <w:r w:rsidRPr="00684871">
              <w:rPr>
                <w:rFonts w:ascii="Arial" w:hAnsi="Arial" w:cs="Arial"/>
                <w:sz w:val="19"/>
                <w:szCs w:val="19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7044979C" w14:textId="34F1068A" w:rsidR="00D308BD" w:rsidRPr="00E0010A" w:rsidRDefault="00D308BD" w:rsidP="00D308BD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276" w:type="dxa"/>
            <w:tcBorders>
              <w:right w:val="single" w:sz="6" w:space="0" w:color="auto"/>
            </w:tcBorders>
            <w:vAlign w:val="center"/>
          </w:tcPr>
          <w:p w14:paraId="12793176" w14:textId="1D94B73F" w:rsidR="00D308BD" w:rsidRPr="00E0010A" w:rsidRDefault="00D308BD" w:rsidP="00D308BD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552" w:type="dxa"/>
            <w:tcBorders>
              <w:left w:val="single" w:sz="6" w:space="0" w:color="auto"/>
            </w:tcBorders>
          </w:tcPr>
          <w:p w14:paraId="4E6B4406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26" w:type="dxa"/>
          </w:tcPr>
          <w:p w14:paraId="041D70F3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7882DACA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</w:tr>
      <w:tr w:rsidR="00D308BD" w:rsidRPr="006C3B3F" w14:paraId="3A166111" w14:textId="77777777" w:rsidTr="001E411E">
        <w:trPr>
          <w:trHeight w:val="288"/>
        </w:trPr>
        <w:tc>
          <w:tcPr>
            <w:tcW w:w="494" w:type="dxa"/>
            <w:vAlign w:val="center"/>
          </w:tcPr>
          <w:p w14:paraId="424A8F62" w14:textId="05A17B88" w:rsidR="00D308BD" w:rsidRPr="000F2A99" w:rsidRDefault="00D308BD" w:rsidP="000F2A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F2A99">
              <w:rPr>
                <w:rFonts w:ascii="Arial" w:hAnsi="Arial" w:cs="Arial"/>
                <w:sz w:val="22"/>
                <w:szCs w:val="22"/>
              </w:rPr>
              <w:t>13</w:t>
            </w:r>
          </w:p>
        </w:tc>
        <w:tc>
          <w:tcPr>
            <w:tcW w:w="4213" w:type="dxa"/>
            <w:vAlign w:val="center"/>
          </w:tcPr>
          <w:p w14:paraId="416B8BA7" w14:textId="566BC978" w:rsidR="00D308BD" w:rsidRPr="001E411E" w:rsidRDefault="00D308BD" w:rsidP="00D308BD">
            <w:pPr>
              <w:jc w:val="both"/>
              <w:rPr>
                <w:rFonts w:ascii="Arial" w:hAnsi="Arial" w:cs="Arial"/>
                <w:b/>
                <w:bCs/>
                <w:noProof w:val="0"/>
              </w:rPr>
            </w:pPr>
            <w:r>
              <w:rPr>
                <w:rFonts w:ascii="Arial" w:hAnsi="Arial" w:cs="Arial"/>
                <w:sz w:val="22"/>
                <w:szCs w:val="22"/>
              </w:rPr>
              <w:t>Needle screw for over lock</w:t>
            </w:r>
          </w:p>
        </w:tc>
        <w:tc>
          <w:tcPr>
            <w:tcW w:w="1559" w:type="dxa"/>
          </w:tcPr>
          <w:p w14:paraId="55D95278" w14:textId="2D4DB406" w:rsidR="00D308BD" w:rsidRPr="00684871" w:rsidRDefault="00D308BD" w:rsidP="00D308BD">
            <w:pPr>
              <w:jc w:val="center"/>
              <w:rPr>
                <w:rFonts w:ascii="Arial" w:hAnsi="Arial" w:cs="Arial"/>
                <w:sz w:val="19"/>
                <w:szCs w:val="19"/>
                <w:lang w:val="fr-FR"/>
              </w:rPr>
            </w:pPr>
            <w:r w:rsidRPr="00684871">
              <w:rPr>
                <w:rFonts w:ascii="Arial" w:hAnsi="Arial" w:cs="Arial"/>
                <w:sz w:val="19"/>
                <w:szCs w:val="19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0D3DA668" w14:textId="6D46C0EE" w:rsidR="00D308BD" w:rsidRPr="00E0010A" w:rsidRDefault="00D308BD" w:rsidP="00D308BD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276" w:type="dxa"/>
            <w:tcBorders>
              <w:right w:val="single" w:sz="6" w:space="0" w:color="auto"/>
            </w:tcBorders>
            <w:vAlign w:val="center"/>
          </w:tcPr>
          <w:p w14:paraId="11258AF9" w14:textId="4E644A85" w:rsidR="00D308BD" w:rsidRPr="00E0010A" w:rsidRDefault="00D308BD" w:rsidP="00D308BD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552" w:type="dxa"/>
            <w:tcBorders>
              <w:left w:val="single" w:sz="6" w:space="0" w:color="auto"/>
            </w:tcBorders>
          </w:tcPr>
          <w:p w14:paraId="685125DB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26" w:type="dxa"/>
          </w:tcPr>
          <w:p w14:paraId="0C2633A1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30975EA3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</w:tr>
      <w:tr w:rsidR="00D308BD" w:rsidRPr="006C3B3F" w14:paraId="112FCFB0" w14:textId="77777777" w:rsidTr="001E411E">
        <w:trPr>
          <w:trHeight w:val="288"/>
        </w:trPr>
        <w:tc>
          <w:tcPr>
            <w:tcW w:w="494" w:type="dxa"/>
            <w:vAlign w:val="center"/>
          </w:tcPr>
          <w:p w14:paraId="07969874" w14:textId="1F0CCD8D" w:rsidR="00D308BD" w:rsidRPr="000F2A99" w:rsidRDefault="00D308BD" w:rsidP="000F2A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F2A99">
              <w:rPr>
                <w:rFonts w:ascii="Arial" w:hAnsi="Arial" w:cs="Arial"/>
                <w:sz w:val="22"/>
                <w:szCs w:val="22"/>
              </w:rPr>
              <w:t>14</w:t>
            </w:r>
          </w:p>
        </w:tc>
        <w:tc>
          <w:tcPr>
            <w:tcW w:w="4213" w:type="dxa"/>
            <w:vAlign w:val="center"/>
          </w:tcPr>
          <w:p w14:paraId="3763545C" w14:textId="001CE1A1" w:rsidR="00D308BD" w:rsidRPr="00E0010A" w:rsidRDefault="00D308BD" w:rsidP="00D308BD">
            <w:pPr>
              <w:jc w:val="both"/>
              <w:rPr>
                <w:rFonts w:ascii="Arial" w:hAnsi="Arial" w:cs="Arial"/>
                <w:noProof w:val="0"/>
              </w:rPr>
            </w:pPr>
            <w:r>
              <w:rPr>
                <w:rFonts w:ascii="Arial" w:hAnsi="Arial" w:cs="Arial"/>
                <w:sz w:val="22"/>
                <w:szCs w:val="22"/>
              </w:rPr>
              <w:t>Needle screw for flat lock machine</w:t>
            </w:r>
          </w:p>
        </w:tc>
        <w:tc>
          <w:tcPr>
            <w:tcW w:w="1559" w:type="dxa"/>
          </w:tcPr>
          <w:p w14:paraId="78A82C6E" w14:textId="3447B2F0" w:rsidR="00D308BD" w:rsidRPr="00684871" w:rsidRDefault="00D308BD" w:rsidP="00D308BD">
            <w:pPr>
              <w:jc w:val="center"/>
              <w:rPr>
                <w:rFonts w:ascii="Arial" w:hAnsi="Arial" w:cs="Arial"/>
                <w:sz w:val="19"/>
                <w:szCs w:val="19"/>
                <w:lang w:val="fr-FR"/>
              </w:rPr>
            </w:pPr>
            <w:r w:rsidRPr="00684871">
              <w:rPr>
                <w:rFonts w:ascii="Arial" w:hAnsi="Arial" w:cs="Arial"/>
                <w:sz w:val="19"/>
                <w:szCs w:val="19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66BD5E16" w14:textId="788BA50F" w:rsidR="00D308BD" w:rsidRPr="00E0010A" w:rsidRDefault="00D308BD" w:rsidP="00D308BD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276" w:type="dxa"/>
            <w:tcBorders>
              <w:right w:val="single" w:sz="6" w:space="0" w:color="auto"/>
            </w:tcBorders>
            <w:vAlign w:val="center"/>
          </w:tcPr>
          <w:p w14:paraId="09CF6203" w14:textId="20481B00" w:rsidR="00D308BD" w:rsidRPr="00E0010A" w:rsidRDefault="00D308BD" w:rsidP="00D308BD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552" w:type="dxa"/>
            <w:tcBorders>
              <w:left w:val="single" w:sz="6" w:space="0" w:color="auto"/>
            </w:tcBorders>
          </w:tcPr>
          <w:p w14:paraId="73EFD5C4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26" w:type="dxa"/>
          </w:tcPr>
          <w:p w14:paraId="52E8C7BF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4743DADB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</w:tr>
      <w:tr w:rsidR="00D308BD" w:rsidRPr="006C3B3F" w14:paraId="25200387" w14:textId="77777777" w:rsidTr="001E411E">
        <w:trPr>
          <w:trHeight w:val="288"/>
        </w:trPr>
        <w:tc>
          <w:tcPr>
            <w:tcW w:w="494" w:type="dxa"/>
            <w:vAlign w:val="center"/>
          </w:tcPr>
          <w:p w14:paraId="723F5B64" w14:textId="49365617" w:rsidR="00D308BD" w:rsidRPr="000F2A99" w:rsidRDefault="00D308BD" w:rsidP="000F2A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F2A99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4213" w:type="dxa"/>
            <w:vAlign w:val="center"/>
          </w:tcPr>
          <w:p w14:paraId="03A1FDF9" w14:textId="6F089994" w:rsidR="00D308BD" w:rsidRPr="00E0010A" w:rsidRDefault="00D308BD" w:rsidP="00D308BD">
            <w:pPr>
              <w:jc w:val="both"/>
              <w:rPr>
                <w:rFonts w:ascii="Arial" w:hAnsi="Arial" w:cs="Arial"/>
                <w:noProof w:val="0"/>
              </w:rPr>
            </w:pPr>
            <w:r>
              <w:rPr>
                <w:rFonts w:ascii="Arial" w:hAnsi="Arial" w:cs="Arial"/>
                <w:sz w:val="22"/>
                <w:szCs w:val="22"/>
              </w:rPr>
              <w:t>Stitch opener</w:t>
            </w:r>
          </w:p>
        </w:tc>
        <w:tc>
          <w:tcPr>
            <w:tcW w:w="1559" w:type="dxa"/>
          </w:tcPr>
          <w:p w14:paraId="7898E9A2" w14:textId="0470429D" w:rsidR="00D308BD" w:rsidRPr="00684871" w:rsidRDefault="00D308BD" w:rsidP="00D308BD">
            <w:pPr>
              <w:jc w:val="center"/>
              <w:rPr>
                <w:rFonts w:ascii="Arial" w:hAnsi="Arial" w:cs="Arial"/>
                <w:sz w:val="19"/>
                <w:szCs w:val="19"/>
                <w:lang w:val="fr-FR"/>
              </w:rPr>
            </w:pPr>
            <w:r w:rsidRPr="00684871">
              <w:rPr>
                <w:rFonts w:ascii="Arial" w:hAnsi="Arial" w:cs="Arial"/>
                <w:sz w:val="19"/>
                <w:szCs w:val="19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1D47E430" w14:textId="09408DDE" w:rsidR="00D308BD" w:rsidRPr="00E0010A" w:rsidRDefault="00D308BD" w:rsidP="00D308BD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276" w:type="dxa"/>
            <w:tcBorders>
              <w:right w:val="single" w:sz="6" w:space="0" w:color="auto"/>
            </w:tcBorders>
            <w:vAlign w:val="center"/>
          </w:tcPr>
          <w:p w14:paraId="6A09D47C" w14:textId="0C8F4057" w:rsidR="00D308BD" w:rsidRPr="00E0010A" w:rsidRDefault="00D308BD" w:rsidP="00D308BD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552" w:type="dxa"/>
            <w:tcBorders>
              <w:left w:val="single" w:sz="6" w:space="0" w:color="auto"/>
            </w:tcBorders>
          </w:tcPr>
          <w:p w14:paraId="16298B17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26" w:type="dxa"/>
          </w:tcPr>
          <w:p w14:paraId="52C9B65D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1F65F2CA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</w:tr>
      <w:tr w:rsidR="00D308BD" w:rsidRPr="006C3B3F" w14:paraId="3A3CF1F3" w14:textId="77777777" w:rsidTr="001E411E">
        <w:trPr>
          <w:trHeight w:val="288"/>
        </w:trPr>
        <w:tc>
          <w:tcPr>
            <w:tcW w:w="494" w:type="dxa"/>
            <w:vAlign w:val="center"/>
          </w:tcPr>
          <w:p w14:paraId="58342B35" w14:textId="44918F37" w:rsidR="00D308BD" w:rsidRPr="000F2A99" w:rsidRDefault="00D308BD" w:rsidP="000F2A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F2A99">
              <w:rPr>
                <w:rFonts w:ascii="Arial" w:hAnsi="Arial" w:cs="Arial"/>
                <w:sz w:val="22"/>
                <w:szCs w:val="22"/>
              </w:rPr>
              <w:lastRenderedPageBreak/>
              <w:t>16</w:t>
            </w:r>
          </w:p>
        </w:tc>
        <w:tc>
          <w:tcPr>
            <w:tcW w:w="4213" w:type="dxa"/>
            <w:vAlign w:val="center"/>
          </w:tcPr>
          <w:p w14:paraId="646A6FEF" w14:textId="37F8B688" w:rsidR="00D308BD" w:rsidRPr="00E0010A" w:rsidRDefault="00D308BD" w:rsidP="00D308BD">
            <w:pPr>
              <w:jc w:val="both"/>
              <w:rPr>
                <w:rFonts w:ascii="Arial" w:hAnsi="Arial" w:cs="Arial"/>
                <w:noProof w:val="0"/>
              </w:rPr>
            </w:pPr>
            <w:r>
              <w:rPr>
                <w:rFonts w:ascii="Arial" w:hAnsi="Arial" w:cs="Arial"/>
                <w:sz w:val="22"/>
                <w:szCs w:val="22"/>
              </w:rPr>
              <w:t>Thread - 1000 yards</w:t>
            </w:r>
          </w:p>
        </w:tc>
        <w:tc>
          <w:tcPr>
            <w:tcW w:w="1559" w:type="dxa"/>
          </w:tcPr>
          <w:p w14:paraId="6255224D" w14:textId="73CBCB5C" w:rsidR="00D308BD" w:rsidRPr="00684871" w:rsidRDefault="00D308BD" w:rsidP="00D308BD">
            <w:pPr>
              <w:jc w:val="center"/>
              <w:rPr>
                <w:rFonts w:ascii="Arial" w:hAnsi="Arial" w:cs="Arial"/>
                <w:sz w:val="19"/>
                <w:szCs w:val="19"/>
                <w:lang w:val="fr-FR"/>
              </w:rPr>
            </w:pPr>
            <w:r w:rsidRPr="00684871">
              <w:rPr>
                <w:rFonts w:ascii="Arial" w:hAnsi="Arial" w:cs="Arial"/>
                <w:sz w:val="19"/>
                <w:szCs w:val="19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7711D530" w14:textId="6EA3F00B" w:rsidR="00D308BD" w:rsidRPr="00E0010A" w:rsidRDefault="00D308BD" w:rsidP="00D308BD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276" w:type="dxa"/>
            <w:tcBorders>
              <w:right w:val="single" w:sz="6" w:space="0" w:color="auto"/>
            </w:tcBorders>
            <w:vAlign w:val="center"/>
          </w:tcPr>
          <w:p w14:paraId="022C7DE4" w14:textId="223CB6CE" w:rsidR="00D308BD" w:rsidRPr="00E0010A" w:rsidRDefault="00D308BD" w:rsidP="00D308BD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552" w:type="dxa"/>
            <w:tcBorders>
              <w:left w:val="single" w:sz="6" w:space="0" w:color="auto"/>
            </w:tcBorders>
          </w:tcPr>
          <w:p w14:paraId="7FE63338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26" w:type="dxa"/>
          </w:tcPr>
          <w:p w14:paraId="3D47EFAC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0BC25B80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</w:tr>
      <w:tr w:rsidR="00D308BD" w:rsidRPr="006C3B3F" w14:paraId="3BE8A4B5" w14:textId="77777777" w:rsidTr="001E411E">
        <w:trPr>
          <w:trHeight w:val="288"/>
        </w:trPr>
        <w:tc>
          <w:tcPr>
            <w:tcW w:w="494" w:type="dxa"/>
            <w:vAlign w:val="center"/>
          </w:tcPr>
          <w:p w14:paraId="4F1AD6CF" w14:textId="1F30092C" w:rsidR="00D308BD" w:rsidRPr="000F2A99" w:rsidRDefault="00D308BD" w:rsidP="000F2A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F2A99">
              <w:rPr>
                <w:rFonts w:ascii="Arial" w:hAnsi="Arial" w:cs="Arial"/>
                <w:sz w:val="22"/>
                <w:szCs w:val="22"/>
              </w:rPr>
              <w:t>17</w:t>
            </w:r>
          </w:p>
        </w:tc>
        <w:tc>
          <w:tcPr>
            <w:tcW w:w="4213" w:type="dxa"/>
            <w:vAlign w:val="center"/>
          </w:tcPr>
          <w:p w14:paraId="53AFB3BE" w14:textId="5B7F59B2" w:rsidR="00D308BD" w:rsidRPr="00E0010A" w:rsidRDefault="00D308BD" w:rsidP="00D308BD">
            <w:pPr>
              <w:jc w:val="both"/>
              <w:rPr>
                <w:rFonts w:ascii="Arial" w:hAnsi="Arial" w:cs="Arial"/>
                <w:noProof w:val="0"/>
              </w:rPr>
            </w:pPr>
            <w:r>
              <w:rPr>
                <w:rFonts w:ascii="Arial" w:hAnsi="Arial" w:cs="Arial"/>
                <w:sz w:val="22"/>
                <w:szCs w:val="22"/>
              </w:rPr>
              <w:t>Elastic (5/8) - 50 yards</w:t>
            </w:r>
          </w:p>
        </w:tc>
        <w:tc>
          <w:tcPr>
            <w:tcW w:w="1559" w:type="dxa"/>
          </w:tcPr>
          <w:p w14:paraId="168F531F" w14:textId="43326CE3" w:rsidR="00D308BD" w:rsidRPr="00684871" w:rsidRDefault="00D308BD" w:rsidP="00D308BD">
            <w:pPr>
              <w:jc w:val="center"/>
              <w:rPr>
                <w:rFonts w:ascii="Arial" w:hAnsi="Arial" w:cs="Arial"/>
                <w:sz w:val="19"/>
                <w:szCs w:val="19"/>
                <w:lang w:val="fr-FR"/>
              </w:rPr>
            </w:pPr>
            <w:r w:rsidRPr="00684871">
              <w:rPr>
                <w:rFonts w:ascii="Arial" w:hAnsi="Arial" w:cs="Arial"/>
                <w:sz w:val="19"/>
                <w:szCs w:val="19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13749099" w14:textId="0E3DCA64" w:rsidR="00D308BD" w:rsidRPr="00E0010A" w:rsidRDefault="00D308BD" w:rsidP="00D308BD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Roll</w:t>
            </w:r>
          </w:p>
        </w:tc>
        <w:tc>
          <w:tcPr>
            <w:tcW w:w="1276" w:type="dxa"/>
            <w:tcBorders>
              <w:right w:val="single" w:sz="6" w:space="0" w:color="auto"/>
            </w:tcBorders>
            <w:vAlign w:val="center"/>
          </w:tcPr>
          <w:p w14:paraId="79DC0A3B" w14:textId="738A11BA" w:rsidR="00D308BD" w:rsidRPr="00E0010A" w:rsidRDefault="00D308BD" w:rsidP="00D308BD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552" w:type="dxa"/>
            <w:tcBorders>
              <w:left w:val="single" w:sz="6" w:space="0" w:color="auto"/>
            </w:tcBorders>
          </w:tcPr>
          <w:p w14:paraId="098172AC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26" w:type="dxa"/>
          </w:tcPr>
          <w:p w14:paraId="4618E010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4358ACC4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</w:tr>
      <w:tr w:rsidR="00D308BD" w:rsidRPr="006C3B3F" w14:paraId="13CA237C" w14:textId="77777777" w:rsidTr="001E411E">
        <w:trPr>
          <w:trHeight w:val="288"/>
        </w:trPr>
        <w:tc>
          <w:tcPr>
            <w:tcW w:w="494" w:type="dxa"/>
            <w:vAlign w:val="center"/>
          </w:tcPr>
          <w:p w14:paraId="670394DC" w14:textId="10DCAECF" w:rsidR="00D308BD" w:rsidRPr="000F2A99" w:rsidRDefault="00D308BD" w:rsidP="000F2A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F2A99"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4213" w:type="dxa"/>
            <w:vAlign w:val="center"/>
          </w:tcPr>
          <w:p w14:paraId="0F72A559" w14:textId="3FA0D6C8" w:rsidR="00D308BD" w:rsidRPr="00E0010A" w:rsidRDefault="00D308BD" w:rsidP="00D308BD">
            <w:pPr>
              <w:jc w:val="both"/>
              <w:rPr>
                <w:rFonts w:ascii="Arial" w:hAnsi="Arial" w:cs="Arial"/>
                <w:noProof w:val="0"/>
              </w:rPr>
            </w:pPr>
            <w:r>
              <w:rPr>
                <w:rFonts w:ascii="Arial" w:hAnsi="Arial" w:cs="Arial"/>
                <w:sz w:val="22"/>
                <w:szCs w:val="22"/>
              </w:rPr>
              <w:t>Elastic 3/8 - 50 yards</w:t>
            </w:r>
          </w:p>
        </w:tc>
        <w:tc>
          <w:tcPr>
            <w:tcW w:w="1559" w:type="dxa"/>
          </w:tcPr>
          <w:p w14:paraId="3C3E109D" w14:textId="02881B71" w:rsidR="00D308BD" w:rsidRPr="00684871" w:rsidRDefault="00D308BD" w:rsidP="00D308BD">
            <w:pPr>
              <w:jc w:val="center"/>
              <w:rPr>
                <w:rFonts w:ascii="Arial" w:hAnsi="Arial" w:cs="Arial"/>
                <w:sz w:val="19"/>
                <w:szCs w:val="19"/>
                <w:lang w:val="fr-FR"/>
              </w:rPr>
            </w:pPr>
            <w:r w:rsidRPr="00684871">
              <w:rPr>
                <w:rFonts w:ascii="Arial" w:hAnsi="Arial" w:cs="Arial"/>
                <w:sz w:val="19"/>
                <w:szCs w:val="19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3410233D" w14:textId="12D6FDA4" w:rsidR="00D308BD" w:rsidRPr="00E0010A" w:rsidRDefault="00D308BD" w:rsidP="00D308BD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Roll</w:t>
            </w:r>
          </w:p>
        </w:tc>
        <w:tc>
          <w:tcPr>
            <w:tcW w:w="1276" w:type="dxa"/>
            <w:tcBorders>
              <w:right w:val="single" w:sz="6" w:space="0" w:color="auto"/>
            </w:tcBorders>
            <w:vAlign w:val="center"/>
          </w:tcPr>
          <w:p w14:paraId="6A24AA95" w14:textId="5CCD33CD" w:rsidR="00D308BD" w:rsidRPr="00E0010A" w:rsidRDefault="00D308BD" w:rsidP="00D308BD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552" w:type="dxa"/>
            <w:tcBorders>
              <w:left w:val="single" w:sz="6" w:space="0" w:color="auto"/>
            </w:tcBorders>
          </w:tcPr>
          <w:p w14:paraId="1BB104A7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26" w:type="dxa"/>
          </w:tcPr>
          <w:p w14:paraId="710C2B12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7ADD386A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</w:tr>
      <w:tr w:rsidR="00D308BD" w:rsidRPr="006C3B3F" w14:paraId="73A49CF1" w14:textId="77777777" w:rsidTr="001E411E">
        <w:trPr>
          <w:trHeight w:val="288"/>
        </w:trPr>
        <w:tc>
          <w:tcPr>
            <w:tcW w:w="494" w:type="dxa"/>
            <w:vAlign w:val="center"/>
          </w:tcPr>
          <w:p w14:paraId="4CC011F4" w14:textId="7D2AFC29" w:rsidR="00D308BD" w:rsidRPr="000F2A99" w:rsidRDefault="00D308BD" w:rsidP="000F2A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F2A99">
              <w:rPr>
                <w:rFonts w:ascii="Arial" w:hAnsi="Arial" w:cs="Arial"/>
                <w:sz w:val="22"/>
                <w:szCs w:val="22"/>
              </w:rPr>
              <w:t>19</w:t>
            </w:r>
          </w:p>
        </w:tc>
        <w:tc>
          <w:tcPr>
            <w:tcW w:w="4213" w:type="dxa"/>
            <w:vAlign w:val="center"/>
          </w:tcPr>
          <w:p w14:paraId="7F7DA989" w14:textId="185C9DAF" w:rsidR="00D308BD" w:rsidRPr="00E0010A" w:rsidRDefault="00D308BD" w:rsidP="00D308BD">
            <w:pPr>
              <w:jc w:val="both"/>
              <w:rPr>
                <w:rFonts w:ascii="Arial" w:hAnsi="Arial" w:cs="Arial"/>
                <w:noProof w:val="0"/>
              </w:rPr>
            </w:pPr>
            <w:r>
              <w:rPr>
                <w:rFonts w:ascii="Arial" w:hAnsi="Arial" w:cs="Arial"/>
                <w:sz w:val="22"/>
                <w:szCs w:val="22"/>
              </w:rPr>
              <w:t>Needle plate over lock machine</w:t>
            </w:r>
          </w:p>
        </w:tc>
        <w:tc>
          <w:tcPr>
            <w:tcW w:w="1559" w:type="dxa"/>
          </w:tcPr>
          <w:p w14:paraId="12DDDC31" w14:textId="76504125" w:rsidR="00D308BD" w:rsidRPr="00684871" w:rsidRDefault="00D308BD" w:rsidP="00D308BD">
            <w:pPr>
              <w:jc w:val="center"/>
              <w:rPr>
                <w:rFonts w:ascii="Arial" w:hAnsi="Arial" w:cs="Arial"/>
                <w:sz w:val="19"/>
                <w:szCs w:val="19"/>
                <w:lang w:val="fr-FR"/>
              </w:rPr>
            </w:pPr>
            <w:r w:rsidRPr="00684871">
              <w:rPr>
                <w:rFonts w:ascii="Arial" w:hAnsi="Arial" w:cs="Arial"/>
                <w:sz w:val="19"/>
                <w:szCs w:val="19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6454FB2C" w14:textId="4749144B" w:rsidR="00D308BD" w:rsidRPr="00E0010A" w:rsidRDefault="00D308BD" w:rsidP="00D308BD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276" w:type="dxa"/>
            <w:tcBorders>
              <w:right w:val="single" w:sz="6" w:space="0" w:color="auto"/>
            </w:tcBorders>
            <w:vAlign w:val="center"/>
          </w:tcPr>
          <w:p w14:paraId="2B34A9BE" w14:textId="599C4C66" w:rsidR="00D308BD" w:rsidRPr="00E0010A" w:rsidRDefault="00D308BD" w:rsidP="00D308BD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552" w:type="dxa"/>
            <w:tcBorders>
              <w:left w:val="single" w:sz="6" w:space="0" w:color="auto"/>
            </w:tcBorders>
          </w:tcPr>
          <w:p w14:paraId="1E60A0F0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26" w:type="dxa"/>
          </w:tcPr>
          <w:p w14:paraId="7C0AD287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463B7FDA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</w:tr>
      <w:tr w:rsidR="00D308BD" w:rsidRPr="006C3B3F" w14:paraId="18BBBA8A" w14:textId="77777777" w:rsidTr="001E411E">
        <w:trPr>
          <w:trHeight w:val="288"/>
        </w:trPr>
        <w:tc>
          <w:tcPr>
            <w:tcW w:w="494" w:type="dxa"/>
            <w:vAlign w:val="center"/>
          </w:tcPr>
          <w:p w14:paraId="0D25C616" w14:textId="75189D3D" w:rsidR="00D308BD" w:rsidRPr="000F2A99" w:rsidRDefault="00D308BD" w:rsidP="000F2A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F2A99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4213" w:type="dxa"/>
            <w:vAlign w:val="center"/>
          </w:tcPr>
          <w:p w14:paraId="7D2CE945" w14:textId="341A130C" w:rsidR="00D308BD" w:rsidRPr="00E0010A" w:rsidRDefault="00D308BD" w:rsidP="00D308BD">
            <w:pPr>
              <w:jc w:val="both"/>
              <w:rPr>
                <w:rFonts w:ascii="Arial" w:hAnsi="Arial" w:cs="Arial"/>
                <w:noProof w:val="0"/>
              </w:rPr>
            </w:pPr>
            <w:r>
              <w:rPr>
                <w:rFonts w:ascii="Arial" w:hAnsi="Arial" w:cs="Arial"/>
                <w:sz w:val="22"/>
                <w:szCs w:val="22"/>
              </w:rPr>
              <w:t>Cloth clamp with strong spring and large jaws, measuring 4-3/4" 12cm wide opening to approx 3-3/4" 9.5cm</w:t>
            </w:r>
          </w:p>
        </w:tc>
        <w:tc>
          <w:tcPr>
            <w:tcW w:w="1559" w:type="dxa"/>
          </w:tcPr>
          <w:p w14:paraId="3EFDED82" w14:textId="555EB572" w:rsidR="00D308BD" w:rsidRPr="00684871" w:rsidRDefault="00D308BD" w:rsidP="00D308BD">
            <w:pPr>
              <w:jc w:val="center"/>
              <w:rPr>
                <w:rFonts w:ascii="Arial" w:hAnsi="Arial" w:cs="Arial"/>
                <w:sz w:val="19"/>
                <w:szCs w:val="19"/>
                <w:lang w:val="fr-FR"/>
              </w:rPr>
            </w:pPr>
            <w:r w:rsidRPr="00684871">
              <w:rPr>
                <w:rFonts w:ascii="Arial" w:hAnsi="Arial" w:cs="Arial"/>
                <w:sz w:val="19"/>
                <w:szCs w:val="19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2E8D6E5E" w14:textId="5C2BC603" w:rsidR="00D308BD" w:rsidRPr="00E0010A" w:rsidRDefault="00D308BD" w:rsidP="00D308BD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276" w:type="dxa"/>
            <w:tcBorders>
              <w:right w:val="single" w:sz="6" w:space="0" w:color="auto"/>
            </w:tcBorders>
            <w:vAlign w:val="center"/>
          </w:tcPr>
          <w:p w14:paraId="02CFD356" w14:textId="16583C95" w:rsidR="00D308BD" w:rsidRPr="00E0010A" w:rsidRDefault="00D308BD" w:rsidP="00D308BD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552" w:type="dxa"/>
            <w:tcBorders>
              <w:left w:val="single" w:sz="6" w:space="0" w:color="auto"/>
            </w:tcBorders>
          </w:tcPr>
          <w:p w14:paraId="79EB2CC8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26" w:type="dxa"/>
          </w:tcPr>
          <w:p w14:paraId="4E21EABF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06377622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</w:tr>
      <w:tr w:rsidR="00D308BD" w:rsidRPr="006C3B3F" w14:paraId="4A2C1F14" w14:textId="77777777" w:rsidTr="001E411E">
        <w:trPr>
          <w:trHeight w:val="288"/>
        </w:trPr>
        <w:tc>
          <w:tcPr>
            <w:tcW w:w="494" w:type="dxa"/>
            <w:vAlign w:val="center"/>
          </w:tcPr>
          <w:p w14:paraId="74EFFED8" w14:textId="4C55202D" w:rsidR="00D308BD" w:rsidRPr="000F2A99" w:rsidRDefault="00D308BD" w:rsidP="000F2A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F2A99">
              <w:rPr>
                <w:rFonts w:ascii="Arial" w:hAnsi="Arial" w:cs="Arial"/>
                <w:sz w:val="22"/>
                <w:szCs w:val="22"/>
              </w:rPr>
              <w:t>21</w:t>
            </w:r>
          </w:p>
        </w:tc>
        <w:tc>
          <w:tcPr>
            <w:tcW w:w="4213" w:type="dxa"/>
            <w:vAlign w:val="center"/>
          </w:tcPr>
          <w:p w14:paraId="3610A5F2" w14:textId="67599058" w:rsidR="00D308BD" w:rsidRPr="00E0010A" w:rsidRDefault="00D308BD" w:rsidP="00D308BD">
            <w:pPr>
              <w:jc w:val="both"/>
              <w:rPr>
                <w:rFonts w:ascii="Arial" w:hAnsi="Arial" w:cs="Arial"/>
                <w:noProof w:val="0"/>
              </w:rPr>
            </w:pPr>
            <w:r>
              <w:rPr>
                <w:rFonts w:ascii="Arial" w:hAnsi="Arial" w:cs="Arial"/>
                <w:sz w:val="22"/>
                <w:szCs w:val="22"/>
              </w:rPr>
              <w:t>Notice board - 2x3</w:t>
            </w:r>
          </w:p>
        </w:tc>
        <w:tc>
          <w:tcPr>
            <w:tcW w:w="1559" w:type="dxa"/>
          </w:tcPr>
          <w:p w14:paraId="37BB09F5" w14:textId="62FD8FD6" w:rsidR="00D308BD" w:rsidRPr="00684871" w:rsidRDefault="00D308BD" w:rsidP="00D308BD">
            <w:pPr>
              <w:jc w:val="center"/>
              <w:rPr>
                <w:rFonts w:ascii="Arial" w:hAnsi="Arial" w:cs="Arial"/>
                <w:sz w:val="19"/>
                <w:szCs w:val="19"/>
                <w:lang w:val="fr-FR"/>
              </w:rPr>
            </w:pPr>
            <w:r w:rsidRPr="00684871">
              <w:rPr>
                <w:rFonts w:ascii="Arial" w:hAnsi="Arial" w:cs="Arial"/>
                <w:sz w:val="19"/>
                <w:szCs w:val="19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1D79DC10" w14:textId="5218CB49" w:rsidR="00D308BD" w:rsidRPr="00E0010A" w:rsidRDefault="00D308BD" w:rsidP="00D308BD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276" w:type="dxa"/>
            <w:tcBorders>
              <w:right w:val="single" w:sz="6" w:space="0" w:color="auto"/>
            </w:tcBorders>
            <w:vAlign w:val="center"/>
          </w:tcPr>
          <w:p w14:paraId="66FC2668" w14:textId="1C3BA157" w:rsidR="00D308BD" w:rsidRPr="00E0010A" w:rsidRDefault="00D308BD" w:rsidP="00D308BD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552" w:type="dxa"/>
            <w:tcBorders>
              <w:left w:val="single" w:sz="6" w:space="0" w:color="auto"/>
            </w:tcBorders>
          </w:tcPr>
          <w:p w14:paraId="725A4064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26" w:type="dxa"/>
          </w:tcPr>
          <w:p w14:paraId="0B6529A7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42FB9FBE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</w:tr>
      <w:tr w:rsidR="00D308BD" w:rsidRPr="006C3B3F" w14:paraId="5BC6C856" w14:textId="77777777" w:rsidTr="001E411E">
        <w:trPr>
          <w:trHeight w:val="288"/>
        </w:trPr>
        <w:tc>
          <w:tcPr>
            <w:tcW w:w="494" w:type="dxa"/>
            <w:vAlign w:val="center"/>
          </w:tcPr>
          <w:p w14:paraId="19B1210D" w14:textId="78C0314A" w:rsidR="00D308BD" w:rsidRPr="000F2A99" w:rsidRDefault="00D308BD" w:rsidP="000F2A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F2A99">
              <w:rPr>
                <w:rFonts w:ascii="Arial" w:hAnsi="Arial" w:cs="Arial"/>
                <w:sz w:val="22"/>
                <w:szCs w:val="22"/>
              </w:rPr>
              <w:t>22</w:t>
            </w:r>
          </w:p>
        </w:tc>
        <w:tc>
          <w:tcPr>
            <w:tcW w:w="4213" w:type="dxa"/>
            <w:vAlign w:val="center"/>
          </w:tcPr>
          <w:p w14:paraId="3B4DC0F2" w14:textId="720369C4" w:rsidR="00D308BD" w:rsidRPr="00E0010A" w:rsidRDefault="00D308BD" w:rsidP="00D308BD">
            <w:pPr>
              <w:jc w:val="both"/>
              <w:rPr>
                <w:rFonts w:ascii="Arial" w:hAnsi="Arial" w:cs="Arial"/>
                <w:noProof w:val="0"/>
              </w:rPr>
            </w:pPr>
            <w:r>
              <w:rPr>
                <w:rFonts w:ascii="Arial" w:hAnsi="Arial" w:cs="Arial"/>
                <w:sz w:val="22"/>
                <w:szCs w:val="22"/>
              </w:rPr>
              <w:t>Pure Sine Wave Power Supply Voltage Converter Car Solar Inverter (Input voltage 24V, output voltage 220V 50HZ, 2000W</w:t>
            </w:r>
          </w:p>
        </w:tc>
        <w:tc>
          <w:tcPr>
            <w:tcW w:w="1559" w:type="dxa"/>
          </w:tcPr>
          <w:p w14:paraId="30EFD9DC" w14:textId="463D5AEA" w:rsidR="00D308BD" w:rsidRPr="00684871" w:rsidRDefault="00D308BD" w:rsidP="00D308BD">
            <w:pPr>
              <w:jc w:val="center"/>
              <w:rPr>
                <w:rFonts w:ascii="Arial" w:hAnsi="Arial" w:cs="Arial"/>
                <w:sz w:val="19"/>
                <w:szCs w:val="19"/>
                <w:lang w:val="fr-FR"/>
              </w:rPr>
            </w:pPr>
            <w:r w:rsidRPr="00684871">
              <w:rPr>
                <w:rFonts w:ascii="Arial" w:hAnsi="Arial" w:cs="Arial"/>
                <w:sz w:val="19"/>
                <w:szCs w:val="19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7C858D82" w14:textId="36A936B6" w:rsidR="00D308BD" w:rsidRPr="00E0010A" w:rsidRDefault="00D308BD" w:rsidP="00D308BD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276" w:type="dxa"/>
            <w:tcBorders>
              <w:right w:val="single" w:sz="6" w:space="0" w:color="auto"/>
            </w:tcBorders>
            <w:vAlign w:val="center"/>
          </w:tcPr>
          <w:p w14:paraId="2A92A419" w14:textId="14A4AF20" w:rsidR="00D308BD" w:rsidRPr="00E0010A" w:rsidRDefault="00D308BD" w:rsidP="00D308BD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552" w:type="dxa"/>
            <w:tcBorders>
              <w:left w:val="single" w:sz="6" w:space="0" w:color="auto"/>
            </w:tcBorders>
          </w:tcPr>
          <w:p w14:paraId="56AE0DE6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26" w:type="dxa"/>
          </w:tcPr>
          <w:p w14:paraId="6E5820F2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45F4CF70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</w:tr>
      <w:tr w:rsidR="00D308BD" w:rsidRPr="006C3B3F" w14:paraId="4201EC14" w14:textId="77777777" w:rsidTr="001E411E">
        <w:trPr>
          <w:trHeight w:val="288"/>
        </w:trPr>
        <w:tc>
          <w:tcPr>
            <w:tcW w:w="494" w:type="dxa"/>
            <w:vAlign w:val="center"/>
          </w:tcPr>
          <w:p w14:paraId="74008479" w14:textId="002FE703" w:rsidR="00D308BD" w:rsidRPr="000F2A99" w:rsidRDefault="00D308BD" w:rsidP="000F2A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F2A99">
              <w:rPr>
                <w:rFonts w:ascii="Arial" w:hAnsi="Arial" w:cs="Arial"/>
                <w:sz w:val="22"/>
                <w:szCs w:val="22"/>
              </w:rPr>
              <w:t>23</w:t>
            </w:r>
          </w:p>
        </w:tc>
        <w:tc>
          <w:tcPr>
            <w:tcW w:w="4213" w:type="dxa"/>
            <w:vAlign w:val="center"/>
          </w:tcPr>
          <w:p w14:paraId="52E7121D" w14:textId="07FD7054" w:rsidR="00D308BD" w:rsidRPr="001E411E" w:rsidRDefault="00D308BD" w:rsidP="00D308BD">
            <w:pPr>
              <w:jc w:val="both"/>
              <w:rPr>
                <w:rFonts w:ascii="Arial" w:hAnsi="Arial" w:cs="Arial"/>
                <w:b/>
                <w:bCs/>
                <w:noProof w:val="0"/>
              </w:rPr>
            </w:pPr>
            <w:r>
              <w:rPr>
                <w:rFonts w:ascii="Arial" w:hAnsi="Arial" w:cs="Arial"/>
                <w:sz w:val="22"/>
                <w:szCs w:val="22"/>
              </w:rPr>
              <w:t>Cable tie - 5*300 mm (100 pcs)</w:t>
            </w:r>
          </w:p>
        </w:tc>
        <w:tc>
          <w:tcPr>
            <w:tcW w:w="1559" w:type="dxa"/>
          </w:tcPr>
          <w:p w14:paraId="05AEBBA1" w14:textId="4CE011B3" w:rsidR="00D308BD" w:rsidRPr="00684871" w:rsidRDefault="00D308BD" w:rsidP="00D308BD">
            <w:pPr>
              <w:jc w:val="center"/>
              <w:rPr>
                <w:rFonts w:ascii="Arial" w:hAnsi="Arial" w:cs="Arial"/>
                <w:sz w:val="19"/>
                <w:szCs w:val="19"/>
                <w:lang w:val="fr-FR"/>
              </w:rPr>
            </w:pPr>
            <w:r w:rsidRPr="00684871">
              <w:rPr>
                <w:rFonts w:ascii="Arial" w:hAnsi="Arial" w:cs="Arial"/>
                <w:sz w:val="19"/>
                <w:szCs w:val="19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1B60C1D8" w14:textId="0CDF0B49" w:rsidR="00D308BD" w:rsidRPr="00E0010A" w:rsidRDefault="00D308BD" w:rsidP="00D308BD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pack</w:t>
            </w:r>
          </w:p>
        </w:tc>
        <w:tc>
          <w:tcPr>
            <w:tcW w:w="1276" w:type="dxa"/>
            <w:tcBorders>
              <w:right w:val="single" w:sz="6" w:space="0" w:color="auto"/>
            </w:tcBorders>
            <w:vAlign w:val="center"/>
          </w:tcPr>
          <w:p w14:paraId="69F93157" w14:textId="63C0ACE2" w:rsidR="00D308BD" w:rsidRPr="00E0010A" w:rsidRDefault="00D308BD" w:rsidP="00D308BD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552" w:type="dxa"/>
            <w:tcBorders>
              <w:left w:val="single" w:sz="6" w:space="0" w:color="auto"/>
            </w:tcBorders>
          </w:tcPr>
          <w:p w14:paraId="17E6C773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26" w:type="dxa"/>
          </w:tcPr>
          <w:p w14:paraId="0B7E4F63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07B83CD2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</w:tr>
      <w:tr w:rsidR="00D308BD" w:rsidRPr="006C3B3F" w14:paraId="4B8B1F83" w14:textId="77777777" w:rsidTr="001E411E">
        <w:trPr>
          <w:trHeight w:val="288"/>
        </w:trPr>
        <w:tc>
          <w:tcPr>
            <w:tcW w:w="494" w:type="dxa"/>
            <w:vAlign w:val="center"/>
          </w:tcPr>
          <w:p w14:paraId="5ECA800C" w14:textId="48BE0CC5" w:rsidR="00D308BD" w:rsidRPr="000F2A99" w:rsidRDefault="00D308BD" w:rsidP="000F2A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F2A99">
              <w:rPr>
                <w:rFonts w:ascii="Arial" w:hAnsi="Arial" w:cs="Arial"/>
                <w:sz w:val="22"/>
                <w:szCs w:val="22"/>
              </w:rPr>
              <w:t>24</w:t>
            </w:r>
          </w:p>
        </w:tc>
        <w:tc>
          <w:tcPr>
            <w:tcW w:w="4213" w:type="dxa"/>
            <w:vAlign w:val="center"/>
          </w:tcPr>
          <w:p w14:paraId="199F42D3" w14:textId="20CAFE31" w:rsidR="00D308BD" w:rsidRPr="00E0010A" w:rsidRDefault="00D308BD" w:rsidP="00D308BD">
            <w:pPr>
              <w:jc w:val="both"/>
              <w:rPr>
                <w:rFonts w:ascii="Arial" w:hAnsi="Arial" w:cs="Arial"/>
                <w:noProof w:val="0"/>
              </w:rPr>
            </w:pPr>
            <w:r>
              <w:rPr>
                <w:rFonts w:ascii="Arial" w:hAnsi="Arial" w:cs="Arial"/>
                <w:sz w:val="22"/>
                <w:szCs w:val="22"/>
              </w:rPr>
              <w:t>Socket - 3 pin</w:t>
            </w:r>
          </w:p>
        </w:tc>
        <w:tc>
          <w:tcPr>
            <w:tcW w:w="1559" w:type="dxa"/>
          </w:tcPr>
          <w:p w14:paraId="0DD352CD" w14:textId="4B13CC61" w:rsidR="00D308BD" w:rsidRPr="00684871" w:rsidRDefault="00D308BD" w:rsidP="00D308BD">
            <w:pPr>
              <w:jc w:val="center"/>
              <w:rPr>
                <w:rFonts w:ascii="Arial" w:hAnsi="Arial" w:cs="Arial"/>
                <w:sz w:val="19"/>
                <w:szCs w:val="19"/>
                <w:lang w:val="fr-FR"/>
              </w:rPr>
            </w:pPr>
            <w:r w:rsidRPr="00684871">
              <w:rPr>
                <w:rFonts w:ascii="Arial" w:hAnsi="Arial" w:cs="Arial"/>
                <w:sz w:val="19"/>
                <w:szCs w:val="19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7F1C3426" w14:textId="71B5513C" w:rsidR="00D308BD" w:rsidRPr="00E0010A" w:rsidRDefault="00D308BD" w:rsidP="00D308BD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276" w:type="dxa"/>
            <w:tcBorders>
              <w:right w:val="single" w:sz="6" w:space="0" w:color="auto"/>
            </w:tcBorders>
            <w:vAlign w:val="center"/>
          </w:tcPr>
          <w:p w14:paraId="7809800D" w14:textId="53FA63A8" w:rsidR="00D308BD" w:rsidRPr="00E0010A" w:rsidRDefault="00D308BD" w:rsidP="00D308BD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552" w:type="dxa"/>
            <w:tcBorders>
              <w:left w:val="single" w:sz="6" w:space="0" w:color="auto"/>
            </w:tcBorders>
          </w:tcPr>
          <w:p w14:paraId="1F826271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26" w:type="dxa"/>
          </w:tcPr>
          <w:p w14:paraId="68075C4B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7D6CA1E1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</w:tr>
      <w:tr w:rsidR="00D308BD" w:rsidRPr="006C3B3F" w14:paraId="2DD5FF17" w14:textId="77777777" w:rsidTr="00E9753E">
        <w:trPr>
          <w:trHeight w:val="288"/>
        </w:trPr>
        <w:tc>
          <w:tcPr>
            <w:tcW w:w="494" w:type="dxa"/>
            <w:vAlign w:val="center"/>
          </w:tcPr>
          <w:p w14:paraId="3344B849" w14:textId="3DFCC1A0" w:rsidR="00D308BD" w:rsidRPr="000F2A99" w:rsidRDefault="00D308BD" w:rsidP="000F2A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F2A99">
              <w:rPr>
                <w:rFonts w:ascii="Arial" w:hAnsi="Arial" w:cs="Arial"/>
                <w:sz w:val="22"/>
                <w:szCs w:val="22"/>
              </w:rPr>
              <w:t>25</w:t>
            </w:r>
          </w:p>
        </w:tc>
        <w:tc>
          <w:tcPr>
            <w:tcW w:w="4213" w:type="dxa"/>
            <w:vAlign w:val="center"/>
          </w:tcPr>
          <w:p w14:paraId="6E5E9E3C" w14:textId="26864FB4" w:rsidR="00D308BD" w:rsidRPr="00E0010A" w:rsidRDefault="00D308BD" w:rsidP="00D308BD">
            <w:pPr>
              <w:jc w:val="both"/>
              <w:rPr>
                <w:rFonts w:ascii="Arial" w:hAnsi="Arial" w:cs="Arial"/>
                <w:noProof w:val="0"/>
              </w:rPr>
            </w:pPr>
            <w:r>
              <w:rPr>
                <w:rFonts w:ascii="Arial" w:hAnsi="Arial" w:cs="Arial"/>
                <w:sz w:val="22"/>
                <w:szCs w:val="22"/>
              </w:rPr>
              <w:t>DC12/24V LED Bulb 5W Work with Solar Power System</w:t>
            </w:r>
          </w:p>
        </w:tc>
        <w:tc>
          <w:tcPr>
            <w:tcW w:w="1559" w:type="dxa"/>
          </w:tcPr>
          <w:p w14:paraId="3EE95C35" w14:textId="51948299" w:rsidR="00D308BD" w:rsidRPr="00684871" w:rsidRDefault="00D308BD" w:rsidP="00D308BD">
            <w:pPr>
              <w:jc w:val="center"/>
              <w:rPr>
                <w:rFonts w:ascii="Arial" w:hAnsi="Arial" w:cs="Arial"/>
                <w:sz w:val="19"/>
                <w:szCs w:val="19"/>
                <w:lang w:val="fr-FR"/>
              </w:rPr>
            </w:pPr>
            <w:r w:rsidRPr="00684871">
              <w:rPr>
                <w:rFonts w:ascii="Arial" w:hAnsi="Arial" w:cs="Arial"/>
                <w:sz w:val="19"/>
                <w:szCs w:val="19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19833333" w14:textId="47CDFD6C" w:rsidR="00D308BD" w:rsidRPr="00E0010A" w:rsidRDefault="00D308BD" w:rsidP="00D308BD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276" w:type="dxa"/>
            <w:tcBorders>
              <w:right w:val="single" w:sz="6" w:space="0" w:color="auto"/>
            </w:tcBorders>
            <w:vAlign w:val="center"/>
          </w:tcPr>
          <w:p w14:paraId="594FEC1D" w14:textId="447FE676" w:rsidR="00D308BD" w:rsidRPr="00E0010A" w:rsidRDefault="00D308BD" w:rsidP="00D308BD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552" w:type="dxa"/>
            <w:tcBorders>
              <w:left w:val="single" w:sz="6" w:space="0" w:color="auto"/>
            </w:tcBorders>
          </w:tcPr>
          <w:p w14:paraId="6A220467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26" w:type="dxa"/>
          </w:tcPr>
          <w:p w14:paraId="360FC487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15F3321B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</w:tr>
      <w:tr w:rsidR="00D308BD" w:rsidRPr="006C3B3F" w14:paraId="12D103AB" w14:textId="77777777" w:rsidTr="001E411E">
        <w:trPr>
          <w:trHeight w:val="288"/>
        </w:trPr>
        <w:tc>
          <w:tcPr>
            <w:tcW w:w="494" w:type="dxa"/>
            <w:vAlign w:val="center"/>
          </w:tcPr>
          <w:p w14:paraId="05A7E190" w14:textId="249CFA1B" w:rsidR="00D308BD" w:rsidRPr="000F2A99" w:rsidRDefault="00D308BD" w:rsidP="000F2A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F2A99">
              <w:rPr>
                <w:rFonts w:ascii="Arial" w:hAnsi="Arial" w:cs="Arial"/>
                <w:sz w:val="22"/>
                <w:szCs w:val="22"/>
              </w:rPr>
              <w:t>26</w:t>
            </w:r>
          </w:p>
        </w:tc>
        <w:tc>
          <w:tcPr>
            <w:tcW w:w="4213" w:type="dxa"/>
            <w:vAlign w:val="center"/>
          </w:tcPr>
          <w:p w14:paraId="1484FA60" w14:textId="09AC852F" w:rsidR="00D308BD" w:rsidRPr="00E0010A" w:rsidRDefault="00D308BD" w:rsidP="00D308BD">
            <w:pPr>
              <w:jc w:val="both"/>
              <w:rPr>
                <w:rFonts w:ascii="Arial" w:hAnsi="Arial" w:cs="Arial"/>
                <w:noProof w:val="0"/>
              </w:rPr>
            </w:pPr>
            <w:r>
              <w:rPr>
                <w:rFonts w:ascii="Arial" w:hAnsi="Arial" w:cs="Arial"/>
                <w:sz w:val="22"/>
                <w:szCs w:val="22"/>
              </w:rPr>
              <w:t>Needle for flat lock (UY 128 - Nm 75/11)</w:t>
            </w:r>
          </w:p>
        </w:tc>
        <w:tc>
          <w:tcPr>
            <w:tcW w:w="1559" w:type="dxa"/>
          </w:tcPr>
          <w:p w14:paraId="4C85FD08" w14:textId="49630DDC" w:rsidR="00D308BD" w:rsidRPr="00684871" w:rsidRDefault="00D308BD" w:rsidP="00D308BD">
            <w:pPr>
              <w:jc w:val="center"/>
              <w:rPr>
                <w:rFonts w:ascii="Arial" w:hAnsi="Arial" w:cs="Arial"/>
                <w:sz w:val="19"/>
                <w:szCs w:val="19"/>
                <w:lang w:val="fr-FR"/>
              </w:rPr>
            </w:pPr>
            <w:r w:rsidRPr="00684871">
              <w:rPr>
                <w:rFonts w:ascii="Arial" w:hAnsi="Arial" w:cs="Arial"/>
                <w:sz w:val="19"/>
                <w:szCs w:val="19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4B48F2AC" w14:textId="79B9089E" w:rsidR="00D308BD" w:rsidRPr="00E0010A" w:rsidRDefault="00D308BD" w:rsidP="00D308BD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Box</w:t>
            </w:r>
          </w:p>
        </w:tc>
        <w:tc>
          <w:tcPr>
            <w:tcW w:w="1276" w:type="dxa"/>
            <w:tcBorders>
              <w:right w:val="single" w:sz="6" w:space="0" w:color="auto"/>
            </w:tcBorders>
            <w:vAlign w:val="center"/>
          </w:tcPr>
          <w:p w14:paraId="4892975C" w14:textId="4A8C87BD" w:rsidR="00D308BD" w:rsidRPr="00E0010A" w:rsidRDefault="00D308BD" w:rsidP="00D308BD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552" w:type="dxa"/>
            <w:tcBorders>
              <w:left w:val="single" w:sz="6" w:space="0" w:color="auto"/>
            </w:tcBorders>
          </w:tcPr>
          <w:p w14:paraId="3AC58D52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26" w:type="dxa"/>
          </w:tcPr>
          <w:p w14:paraId="47CB6804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61624A80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</w:tr>
      <w:tr w:rsidR="00D308BD" w:rsidRPr="006C3B3F" w14:paraId="3D913C46" w14:textId="77777777" w:rsidTr="001E411E">
        <w:trPr>
          <w:trHeight w:val="288"/>
        </w:trPr>
        <w:tc>
          <w:tcPr>
            <w:tcW w:w="494" w:type="dxa"/>
            <w:vAlign w:val="center"/>
          </w:tcPr>
          <w:p w14:paraId="77867190" w14:textId="3533B5A0" w:rsidR="00D308BD" w:rsidRPr="000F2A99" w:rsidRDefault="00D308BD" w:rsidP="000F2A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F2A99">
              <w:rPr>
                <w:rFonts w:ascii="Arial" w:hAnsi="Arial" w:cs="Arial"/>
                <w:sz w:val="22"/>
                <w:szCs w:val="22"/>
              </w:rPr>
              <w:t>27</w:t>
            </w:r>
          </w:p>
        </w:tc>
        <w:tc>
          <w:tcPr>
            <w:tcW w:w="4213" w:type="dxa"/>
            <w:vAlign w:val="center"/>
          </w:tcPr>
          <w:p w14:paraId="7BBF9539" w14:textId="3A7E18EB" w:rsidR="00D308BD" w:rsidRPr="00E0010A" w:rsidRDefault="00D308BD" w:rsidP="00D308BD">
            <w:pPr>
              <w:jc w:val="both"/>
              <w:rPr>
                <w:rFonts w:ascii="Arial" w:hAnsi="Arial" w:cs="Arial"/>
                <w:noProof w:val="0"/>
              </w:rPr>
            </w:pPr>
            <w:r>
              <w:rPr>
                <w:rFonts w:ascii="Arial" w:hAnsi="Arial" w:cs="Arial"/>
                <w:sz w:val="22"/>
                <w:szCs w:val="22"/>
              </w:rPr>
              <w:t>Needle for overlock (DC*27+100/16B)</w:t>
            </w:r>
          </w:p>
        </w:tc>
        <w:tc>
          <w:tcPr>
            <w:tcW w:w="1559" w:type="dxa"/>
          </w:tcPr>
          <w:p w14:paraId="7FCCABE8" w14:textId="7817886F" w:rsidR="00D308BD" w:rsidRPr="00684871" w:rsidRDefault="00D308BD" w:rsidP="00D308BD">
            <w:pPr>
              <w:jc w:val="center"/>
              <w:rPr>
                <w:rFonts w:ascii="Arial" w:hAnsi="Arial" w:cs="Arial"/>
                <w:sz w:val="19"/>
                <w:szCs w:val="19"/>
                <w:lang w:val="fr-FR"/>
              </w:rPr>
            </w:pPr>
            <w:r w:rsidRPr="00684871">
              <w:rPr>
                <w:rFonts w:ascii="Arial" w:hAnsi="Arial" w:cs="Arial"/>
                <w:sz w:val="19"/>
                <w:szCs w:val="19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69EBDB64" w14:textId="0C403EB2" w:rsidR="00D308BD" w:rsidRPr="00E0010A" w:rsidRDefault="00D308BD" w:rsidP="00D308BD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Box</w:t>
            </w:r>
          </w:p>
        </w:tc>
        <w:tc>
          <w:tcPr>
            <w:tcW w:w="1276" w:type="dxa"/>
            <w:tcBorders>
              <w:right w:val="single" w:sz="6" w:space="0" w:color="auto"/>
            </w:tcBorders>
            <w:vAlign w:val="center"/>
          </w:tcPr>
          <w:p w14:paraId="184C6BC3" w14:textId="17B1EEC2" w:rsidR="00D308BD" w:rsidRPr="00E0010A" w:rsidRDefault="00D308BD" w:rsidP="00D308BD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552" w:type="dxa"/>
            <w:tcBorders>
              <w:left w:val="single" w:sz="6" w:space="0" w:color="auto"/>
            </w:tcBorders>
          </w:tcPr>
          <w:p w14:paraId="46CEE8EA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26" w:type="dxa"/>
          </w:tcPr>
          <w:p w14:paraId="0ACA2104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07615F4A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</w:tr>
      <w:tr w:rsidR="00D308BD" w:rsidRPr="006C3B3F" w14:paraId="2E7B1E00" w14:textId="77777777" w:rsidTr="001E411E">
        <w:trPr>
          <w:trHeight w:val="288"/>
        </w:trPr>
        <w:tc>
          <w:tcPr>
            <w:tcW w:w="494" w:type="dxa"/>
            <w:vAlign w:val="center"/>
          </w:tcPr>
          <w:p w14:paraId="2D7DC34A" w14:textId="1BCB9079" w:rsidR="00D308BD" w:rsidRPr="000F2A99" w:rsidRDefault="00D308BD" w:rsidP="000F2A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F2A99">
              <w:rPr>
                <w:rFonts w:ascii="Arial" w:hAnsi="Arial" w:cs="Arial"/>
                <w:sz w:val="22"/>
                <w:szCs w:val="22"/>
              </w:rPr>
              <w:t>28</w:t>
            </w:r>
          </w:p>
        </w:tc>
        <w:tc>
          <w:tcPr>
            <w:tcW w:w="4213" w:type="dxa"/>
            <w:vAlign w:val="center"/>
          </w:tcPr>
          <w:p w14:paraId="4CB9A900" w14:textId="128EB5BB" w:rsidR="00D308BD" w:rsidRPr="00E0010A" w:rsidRDefault="00D308BD" w:rsidP="00D308BD">
            <w:pPr>
              <w:jc w:val="both"/>
              <w:rPr>
                <w:rFonts w:ascii="Arial" w:hAnsi="Arial" w:cs="Arial"/>
                <w:noProof w:val="0"/>
              </w:rPr>
            </w:pPr>
            <w:r>
              <w:rPr>
                <w:rFonts w:ascii="Arial" w:hAnsi="Arial" w:cs="Arial"/>
                <w:sz w:val="22"/>
                <w:szCs w:val="22"/>
              </w:rPr>
              <w:t>Needle for single sewing (DB * 1+100/16B)</w:t>
            </w:r>
          </w:p>
        </w:tc>
        <w:tc>
          <w:tcPr>
            <w:tcW w:w="1559" w:type="dxa"/>
          </w:tcPr>
          <w:p w14:paraId="09954AE8" w14:textId="39DA1086" w:rsidR="00D308BD" w:rsidRPr="00684871" w:rsidRDefault="00D308BD" w:rsidP="00D308BD">
            <w:pPr>
              <w:jc w:val="center"/>
              <w:rPr>
                <w:rFonts w:ascii="Arial" w:hAnsi="Arial" w:cs="Arial"/>
                <w:sz w:val="19"/>
                <w:szCs w:val="19"/>
                <w:lang w:val="fr-FR"/>
              </w:rPr>
            </w:pPr>
            <w:r w:rsidRPr="00684871">
              <w:rPr>
                <w:rFonts w:ascii="Arial" w:hAnsi="Arial" w:cs="Arial"/>
                <w:sz w:val="19"/>
                <w:szCs w:val="19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3F675AF5" w14:textId="202155E1" w:rsidR="00D308BD" w:rsidRPr="00E0010A" w:rsidRDefault="00D308BD" w:rsidP="00D308BD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Box</w:t>
            </w:r>
          </w:p>
        </w:tc>
        <w:tc>
          <w:tcPr>
            <w:tcW w:w="1276" w:type="dxa"/>
            <w:tcBorders>
              <w:right w:val="single" w:sz="6" w:space="0" w:color="auto"/>
            </w:tcBorders>
            <w:vAlign w:val="center"/>
          </w:tcPr>
          <w:p w14:paraId="7B193713" w14:textId="39E86491" w:rsidR="00D308BD" w:rsidRPr="00E0010A" w:rsidRDefault="00D308BD" w:rsidP="00D308BD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552" w:type="dxa"/>
            <w:tcBorders>
              <w:left w:val="single" w:sz="6" w:space="0" w:color="auto"/>
            </w:tcBorders>
          </w:tcPr>
          <w:p w14:paraId="1162DE73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26" w:type="dxa"/>
          </w:tcPr>
          <w:p w14:paraId="18FC8FB6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2C21F9DB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</w:tr>
      <w:tr w:rsidR="00D308BD" w:rsidRPr="006C3B3F" w14:paraId="5B693563" w14:textId="77777777" w:rsidTr="001E411E">
        <w:trPr>
          <w:trHeight w:val="288"/>
        </w:trPr>
        <w:tc>
          <w:tcPr>
            <w:tcW w:w="494" w:type="dxa"/>
            <w:vAlign w:val="center"/>
          </w:tcPr>
          <w:p w14:paraId="443ABEDD" w14:textId="6B722129" w:rsidR="00D308BD" w:rsidRPr="000F2A99" w:rsidRDefault="00D308BD" w:rsidP="000F2A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F2A99">
              <w:rPr>
                <w:rFonts w:ascii="Arial" w:hAnsi="Arial" w:cs="Arial"/>
                <w:sz w:val="22"/>
                <w:szCs w:val="22"/>
              </w:rPr>
              <w:t>29</w:t>
            </w:r>
          </w:p>
        </w:tc>
        <w:tc>
          <w:tcPr>
            <w:tcW w:w="4213" w:type="dxa"/>
            <w:vAlign w:val="center"/>
          </w:tcPr>
          <w:p w14:paraId="1CB90E76" w14:textId="07DE8FEB" w:rsidR="00D308BD" w:rsidRPr="00E0010A" w:rsidRDefault="00D308BD" w:rsidP="00D308BD">
            <w:pPr>
              <w:jc w:val="both"/>
              <w:rPr>
                <w:rFonts w:ascii="Arial" w:hAnsi="Arial" w:cs="Arial"/>
                <w:noProof w:val="0"/>
              </w:rPr>
            </w:pPr>
            <w:r>
              <w:rPr>
                <w:rFonts w:ascii="Arial" w:hAnsi="Arial" w:cs="Arial"/>
                <w:sz w:val="22"/>
                <w:szCs w:val="22"/>
              </w:rPr>
              <w:t>Overlock sewing machines cutter knives</w:t>
            </w:r>
          </w:p>
        </w:tc>
        <w:tc>
          <w:tcPr>
            <w:tcW w:w="1559" w:type="dxa"/>
          </w:tcPr>
          <w:p w14:paraId="026C871C" w14:textId="7DB8A471" w:rsidR="00D308BD" w:rsidRPr="00684871" w:rsidRDefault="00D308BD" w:rsidP="00D308BD">
            <w:pPr>
              <w:jc w:val="center"/>
              <w:rPr>
                <w:rFonts w:ascii="Arial" w:hAnsi="Arial" w:cs="Arial"/>
                <w:sz w:val="19"/>
                <w:szCs w:val="19"/>
                <w:lang w:val="fr-FR"/>
              </w:rPr>
            </w:pPr>
            <w:r w:rsidRPr="00684871">
              <w:rPr>
                <w:rFonts w:ascii="Arial" w:hAnsi="Arial" w:cs="Arial"/>
                <w:sz w:val="19"/>
                <w:szCs w:val="19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1887E02B" w14:textId="2366E1A0" w:rsidR="00D308BD" w:rsidRPr="00E0010A" w:rsidRDefault="00D308BD" w:rsidP="00D308BD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Pairs</w:t>
            </w:r>
          </w:p>
        </w:tc>
        <w:tc>
          <w:tcPr>
            <w:tcW w:w="1276" w:type="dxa"/>
            <w:tcBorders>
              <w:right w:val="single" w:sz="6" w:space="0" w:color="auto"/>
            </w:tcBorders>
            <w:vAlign w:val="center"/>
          </w:tcPr>
          <w:p w14:paraId="2FAF7E6F" w14:textId="3CEA6D86" w:rsidR="00D308BD" w:rsidRPr="00E0010A" w:rsidRDefault="00D308BD" w:rsidP="00D308BD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552" w:type="dxa"/>
            <w:tcBorders>
              <w:left w:val="single" w:sz="6" w:space="0" w:color="auto"/>
            </w:tcBorders>
          </w:tcPr>
          <w:p w14:paraId="7A922443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26" w:type="dxa"/>
          </w:tcPr>
          <w:p w14:paraId="53862A88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5D1A778D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</w:tr>
      <w:tr w:rsidR="00D308BD" w:rsidRPr="006C3B3F" w14:paraId="69113875" w14:textId="77777777" w:rsidTr="001E411E">
        <w:trPr>
          <w:trHeight w:val="288"/>
        </w:trPr>
        <w:tc>
          <w:tcPr>
            <w:tcW w:w="494" w:type="dxa"/>
            <w:vAlign w:val="center"/>
          </w:tcPr>
          <w:p w14:paraId="6E31F6A5" w14:textId="146F0C5F" w:rsidR="00D308BD" w:rsidRPr="000F2A99" w:rsidRDefault="00D308BD" w:rsidP="000F2A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F2A99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4213" w:type="dxa"/>
            <w:vAlign w:val="center"/>
          </w:tcPr>
          <w:p w14:paraId="0DD0166C" w14:textId="0043DAB4" w:rsidR="00D308BD" w:rsidRPr="00E0010A" w:rsidRDefault="00D308BD" w:rsidP="00D308BD">
            <w:pPr>
              <w:jc w:val="both"/>
              <w:rPr>
                <w:rFonts w:ascii="Arial" w:hAnsi="Arial" w:cs="Arial"/>
                <w:noProof w:val="0"/>
              </w:rPr>
            </w:pPr>
            <w:r>
              <w:rPr>
                <w:rFonts w:ascii="Arial" w:hAnsi="Arial" w:cs="Arial"/>
                <w:sz w:val="22"/>
                <w:szCs w:val="22"/>
              </w:rPr>
              <w:t>Lubricant oil for generator- 1 gallon</w:t>
            </w:r>
          </w:p>
        </w:tc>
        <w:tc>
          <w:tcPr>
            <w:tcW w:w="1559" w:type="dxa"/>
          </w:tcPr>
          <w:p w14:paraId="02F8F817" w14:textId="2F8972FF" w:rsidR="00D308BD" w:rsidRPr="00684871" w:rsidRDefault="00D308BD" w:rsidP="00D308BD">
            <w:pPr>
              <w:jc w:val="center"/>
              <w:rPr>
                <w:rFonts w:ascii="Arial" w:hAnsi="Arial" w:cs="Arial"/>
                <w:sz w:val="19"/>
                <w:szCs w:val="19"/>
                <w:lang w:val="fr-FR"/>
              </w:rPr>
            </w:pPr>
            <w:r w:rsidRPr="00684871">
              <w:rPr>
                <w:rFonts w:ascii="Arial" w:hAnsi="Arial" w:cs="Arial"/>
                <w:sz w:val="19"/>
                <w:szCs w:val="19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24524F71" w14:textId="08788294" w:rsidR="00D308BD" w:rsidRPr="00E0010A" w:rsidRDefault="00D308BD" w:rsidP="00D308BD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Can</w:t>
            </w:r>
          </w:p>
        </w:tc>
        <w:tc>
          <w:tcPr>
            <w:tcW w:w="1276" w:type="dxa"/>
            <w:tcBorders>
              <w:right w:val="single" w:sz="6" w:space="0" w:color="auto"/>
            </w:tcBorders>
            <w:vAlign w:val="center"/>
          </w:tcPr>
          <w:p w14:paraId="04BE67AA" w14:textId="12361387" w:rsidR="00D308BD" w:rsidRPr="00E0010A" w:rsidRDefault="00D308BD" w:rsidP="00D308BD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552" w:type="dxa"/>
            <w:tcBorders>
              <w:left w:val="single" w:sz="6" w:space="0" w:color="auto"/>
            </w:tcBorders>
          </w:tcPr>
          <w:p w14:paraId="179BA56C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26" w:type="dxa"/>
          </w:tcPr>
          <w:p w14:paraId="4925F0B5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4F902CBD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</w:tr>
      <w:tr w:rsidR="00D308BD" w:rsidRPr="006C3B3F" w14:paraId="6FFE7F2C" w14:textId="77777777" w:rsidTr="001E411E">
        <w:trPr>
          <w:trHeight w:val="288"/>
        </w:trPr>
        <w:tc>
          <w:tcPr>
            <w:tcW w:w="494" w:type="dxa"/>
            <w:vAlign w:val="center"/>
          </w:tcPr>
          <w:p w14:paraId="54AFCCA0" w14:textId="033A5056" w:rsidR="00D308BD" w:rsidRPr="000F2A99" w:rsidRDefault="00D308BD" w:rsidP="000F2A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F2A99">
              <w:rPr>
                <w:rFonts w:ascii="Arial" w:hAnsi="Arial" w:cs="Arial"/>
                <w:sz w:val="22"/>
                <w:szCs w:val="22"/>
              </w:rPr>
              <w:t>31</w:t>
            </w:r>
          </w:p>
        </w:tc>
        <w:tc>
          <w:tcPr>
            <w:tcW w:w="4213" w:type="dxa"/>
            <w:vAlign w:val="center"/>
          </w:tcPr>
          <w:p w14:paraId="7749F415" w14:textId="4629E4EF" w:rsidR="00D308BD" w:rsidRPr="00E0010A" w:rsidRDefault="00D308BD" w:rsidP="00D308BD">
            <w:pPr>
              <w:jc w:val="both"/>
              <w:rPr>
                <w:rFonts w:ascii="Arial" w:hAnsi="Arial" w:cs="Arial"/>
                <w:noProof w:val="0"/>
              </w:rPr>
            </w:pPr>
            <w:r>
              <w:rPr>
                <w:rFonts w:ascii="Arial" w:hAnsi="Arial" w:cs="Arial"/>
                <w:sz w:val="22"/>
                <w:szCs w:val="22"/>
              </w:rPr>
              <w:t>Lubricant oil for sewing machines -  1 gallon</w:t>
            </w:r>
          </w:p>
        </w:tc>
        <w:tc>
          <w:tcPr>
            <w:tcW w:w="1559" w:type="dxa"/>
          </w:tcPr>
          <w:p w14:paraId="6B25C149" w14:textId="470D6280" w:rsidR="00D308BD" w:rsidRPr="00684871" w:rsidRDefault="00D308BD" w:rsidP="00D308BD">
            <w:pPr>
              <w:jc w:val="center"/>
              <w:rPr>
                <w:rFonts w:ascii="Arial" w:hAnsi="Arial" w:cs="Arial"/>
                <w:sz w:val="19"/>
                <w:szCs w:val="19"/>
                <w:lang w:val="fr-FR"/>
              </w:rPr>
            </w:pPr>
            <w:r w:rsidRPr="00684871">
              <w:rPr>
                <w:rFonts w:ascii="Arial" w:hAnsi="Arial" w:cs="Arial"/>
                <w:sz w:val="19"/>
                <w:szCs w:val="19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227510DF" w14:textId="3F97D884" w:rsidR="00D308BD" w:rsidRPr="00E0010A" w:rsidRDefault="00D308BD" w:rsidP="00D308BD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Can</w:t>
            </w:r>
          </w:p>
        </w:tc>
        <w:tc>
          <w:tcPr>
            <w:tcW w:w="1276" w:type="dxa"/>
            <w:tcBorders>
              <w:right w:val="single" w:sz="6" w:space="0" w:color="auto"/>
            </w:tcBorders>
            <w:vAlign w:val="center"/>
          </w:tcPr>
          <w:p w14:paraId="0014FE87" w14:textId="3F5A1BD1" w:rsidR="00D308BD" w:rsidRPr="00E0010A" w:rsidRDefault="00D308BD" w:rsidP="00D308BD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552" w:type="dxa"/>
            <w:tcBorders>
              <w:left w:val="single" w:sz="6" w:space="0" w:color="auto"/>
            </w:tcBorders>
          </w:tcPr>
          <w:p w14:paraId="40752768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26" w:type="dxa"/>
          </w:tcPr>
          <w:p w14:paraId="69759A9F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5FB9A512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</w:tr>
      <w:tr w:rsidR="00D308BD" w:rsidRPr="006C3B3F" w14:paraId="00453030" w14:textId="77777777" w:rsidTr="001E411E">
        <w:trPr>
          <w:trHeight w:val="288"/>
        </w:trPr>
        <w:tc>
          <w:tcPr>
            <w:tcW w:w="494" w:type="dxa"/>
            <w:vAlign w:val="center"/>
          </w:tcPr>
          <w:p w14:paraId="1161C0CF" w14:textId="6F28B314" w:rsidR="00D308BD" w:rsidRPr="000F2A99" w:rsidRDefault="00D308BD" w:rsidP="000F2A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F2A99">
              <w:rPr>
                <w:rFonts w:ascii="Arial" w:hAnsi="Arial" w:cs="Arial"/>
                <w:sz w:val="22"/>
                <w:szCs w:val="22"/>
              </w:rPr>
              <w:lastRenderedPageBreak/>
              <w:t>32</w:t>
            </w:r>
          </w:p>
        </w:tc>
        <w:tc>
          <w:tcPr>
            <w:tcW w:w="4213" w:type="dxa"/>
            <w:vAlign w:val="center"/>
          </w:tcPr>
          <w:p w14:paraId="6E2E888F" w14:textId="504091D8" w:rsidR="00D308BD" w:rsidRPr="00E0010A" w:rsidRDefault="00D308BD" w:rsidP="00D308BD">
            <w:pPr>
              <w:jc w:val="both"/>
              <w:rPr>
                <w:rFonts w:ascii="Arial" w:hAnsi="Arial" w:cs="Arial"/>
                <w:noProof w:val="0"/>
              </w:rPr>
            </w:pPr>
            <w:r>
              <w:rPr>
                <w:rFonts w:ascii="Arial" w:hAnsi="Arial" w:cs="Arial"/>
                <w:sz w:val="22"/>
                <w:szCs w:val="22"/>
              </w:rPr>
              <w:t>Slipper - standard</w:t>
            </w:r>
          </w:p>
        </w:tc>
        <w:tc>
          <w:tcPr>
            <w:tcW w:w="1559" w:type="dxa"/>
          </w:tcPr>
          <w:p w14:paraId="0A39BB1B" w14:textId="67889560" w:rsidR="00D308BD" w:rsidRPr="00684871" w:rsidRDefault="00D308BD" w:rsidP="00D308BD">
            <w:pPr>
              <w:jc w:val="center"/>
              <w:rPr>
                <w:rFonts w:ascii="Arial" w:hAnsi="Arial" w:cs="Arial"/>
                <w:sz w:val="19"/>
                <w:szCs w:val="19"/>
                <w:lang w:val="fr-FR"/>
              </w:rPr>
            </w:pPr>
            <w:r w:rsidRPr="00684871">
              <w:rPr>
                <w:rFonts w:ascii="Arial" w:hAnsi="Arial" w:cs="Arial"/>
                <w:sz w:val="19"/>
                <w:szCs w:val="19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63CBB6AD" w14:textId="7EE9EEEC" w:rsidR="00D308BD" w:rsidRPr="00E0010A" w:rsidRDefault="00D308BD" w:rsidP="00D308BD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Pairs</w:t>
            </w:r>
          </w:p>
        </w:tc>
        <w:tc>
          <w:tcPr>
            <w:tcW w:w="1276" w:type="dxa"/>
            <w:tcBorders>
              <w:right w:val="single" w:sz="6" w:space="0" w:color="auto"/>
            </w:tcBorders>
            <w:vAlign w:val="center"/>
          </w:tcPr>
          <w:p w14:paraId="192BE9B6" w14:textId="6F7FD74E" w:rsidR="00D308BD" w:rsidRPr="00E0010A" w:rsidRDefault="00D308BD" w:rsidP="00D308BD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552" w:type="dxa"/>
            <w:tcBorders>
              <w:left w:val="single" w:sz="6" w:space="0" w:color="auto"/>
            </w:tcBorders>
          </w:tcPr>
          <w:p w14:paraId="44B19CF2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26" w:type="dxa"/>
          </w:tcPr>
          <w:p w14:paraId="6CDEC1BC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38BB30A0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</w:tr>
      <w:tr w:rsidR="00D308BD" w:rsidRPr="006C3B3F" w14:paraId="6C886F7D" w14:textId="77777777" w:rsidTr="001E411E">
        <w:trPr>
          <w:trHeight w:val="288"/>
        </w:trPr>
        <w:tc>
          <w:tcPr>
            <w:tcW w:w="494" w:type="dxa"/>
            <w:vAlign w:val="center"/>
          </w:tcPr>
          <w:p w14:paraId="79564E8B" w14:textId="076AFD2F" w:rsidR="00D308BD" w:rsidRPr="000F2A99" w:rsidRDefault="00D308BD" w:rsidP="000F2A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F2A99">
              <w:rPr>
                <w:rFonts w:ascii="Arial" w:hAnsi="Arial" w:cs="Arial"/>
                <w:sz w:val="22"/>
                <w:szCs w:val="22"/>
              </w:rPr>
              <w:t>33</w:t>
            </w:r>
          </w:p>
        </w:tc>
        <w:tc>
          <w:tcPr>
            <w:tcW w:w="4213" w:type="dxa"/>
            <w:vAlign w:val="center"/>
          </w:tcPr>
          <w:p w14:paraId="7F1011AC" w14:textId="5827FEB5" w:rsidR="00D308BD" w:rsidRPr="00E0010A" w:rsidRDefault="00D308BD" w:rsidP="00D308BD">
            <w:pPr>
              <w:jc w:val="both"/>
              <w:rPr>
                <w:rFonts w:ascii="Arial" w:hAnsi="Arial" w:cs="Arial"/>
                <w:noProof w:val="0"/>
              </w:rPr>
            </w:pPr>
            <w:r>
              <w:rPr>
                <w:rFonts w:ascii="Arial" w:hAnsi="Arial" w:cs="Arial"/>
                <w:sz w:val="22"/>
                <w:szCs w:val="22"/>
              </w:rPr>
              <w:t>Cup Metal Hook</w:t>
            </w:r>
          </w:p>
        </w:tc>
        <w:tc>
          <w:tcPr>
            <w:tcW w:w="1559" w:type="dxa"/>
          </w:tcPr>
          <w:p w14:paraId="2682E05B" w14:textId="7DD76BA6" w:rsidR="00D308BD" w:rsidRPr="00684871" w:rsidRDefault="00D308BD" w:rsidP="00D308BD">
            <w:pPr>
              <w:jc w:val="center"/>
              <w:rPr>
                <w:rFonts w:ascii="Arial" w:hAnsi="Arial" w:cs="Arial"/>
                <w:sz w:val="19"/>
                <w:szCs w:val="19"/>
                <w:lang w:val="fr-FR"/>
              </w:rPr>
            </w:pPr>
            <w:r w:rsidRPr="00684871">
              <w:rPr>
                <w:rFonts w:ascii="Arial" w:hAnsi="Arial" w:cs="Arial"/>
                <w:sz w:val="19"/>
                <w:szCs w:val="19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05E5DA0E" w14:textId="1673CA0B" w:rsidR="00D308BD" w:rsidRPr="00E0010A" w:rsidRDefault="00D308BD" w:rsidP="00D308BD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Dozen</w:t>
            </w:r>
          </w:p>
        </w:tc>
        <w:tc>
          <w:tcPr>
            <w:tcW w:w="1276" w:type="dxa"/>
            <w:tcBorders>
              <w:right w:val="single" w:sz="6" w:space="0" w:color="auto"/>
            </w:tcBorders>
            <w:vAlign w:val="center"/>
          </w:tcPr>
          <w:p w14:paraId="5DEAFA24" w14:textId="731AC177" w:rsidR="00D308BD" w:rsidRPr="00E0010A" w:rsidRDefault="00D308BD" w:rsidP="00D308BD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552" w:type="dxa"/>
            <w:tcBorders>
              <w:left w:val="single" w:sz="6" w:space="0" w:color="auto"/>
            </w:tcBorders>
          </w:tcPr>
          <w:p w14:paraId="1A8B139E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26" w:type="dxa"/>
          </w:tcPr>
          <w:p w14:paraId="647C5463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10BE3874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</w:tr>
      <w:tr w:rsidR="00D308BD" w:rsidRPr="006C3B3F" w14:paraId="13A24FA3" w14:textId="77777777" w:rsidTr="001E411E">
        <w:trPr>
          <w:trHeight w:val="288"/>
        </w:trPr>
        <w:tc>
          <w:tcPr>
            <w:tcW w:w="494" w:type="dxa"/>
            <w:vAlign w:val="center"/>
          </w:tcPr>
          <w:p w14:paraId="4929F4D6" w14:textId="2E7FA24E" w:rsidR="00D308BD" w:rsidRPr="000F2A99" w:rsidRDefault="00D308BD" w:rsidP="000F2A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F2A99">
              <w:rPr>
                <w:rFonts w:ascii="Arial" w:hAnsi="Arial" w:cs="Arial"/>
                <w:sz w:val="22"/>
                <w:szCs w:val="22"/>
              </w:rPr>
              <w:t>34</w:t>
            </w:r>
          </w:p>
        </w:tc>
        <w:tc>
          <w:tcPr>
            <w:tcW w:w="4213" w:type="dxa"/>
            <w:vAlign w:val="center"/>
          </w:tcPr>
          <w:p w14:paraId="69A29B45" w14:textId="11634D88" w:rsidR="00D308BD" w:rsidRPr="00E0010A" w:rsidRDefault="00D308BD" w:rsidP="00D308BD">
            <w:pPr>
              <w:jc w:val="both"/>
              <w:rPr>
                <w:rFonts w:ascii="Arial" w:hAnsi="Arial" w:cs="Arial"/>
                <w:noProof w:val="0"/>
              </w:rPr>
            </w:pPr>
            <w:r>
              <w:rPr>
                <w:rFonts w:ascii="Arial" w:hAnsi="Arial" w:cs="Arial"/>
                <w:sz w:val="22"/>
                <w:szCs w:val="22"/>
              </w:rPr>
              <w:t>Tree nail/wire nail</w:t>
            </w:r>
          </w:p>
        </w:tc>
        <w:tc>
          <w:tcPr>
            <w:tcW w:w="1559" w:type="dxa"/>
          </w:tcPr>
          <w:p w14:paraId="1E2B84A1" w14:textId="50D3A7AA" w:rsidR="00D308BD" w:rsidRPr="00684871" w:rsidRDefault="00D308BD" w:rsidP="00D308BD">
            <w:pPr>
              <w:jc w:val="center"/>
              <w:rPr>
                <w:rFonts w:ascii="Arial" w:hAnsi="Arial" w:cs="Arial"/>
                <w:sz w:val="19"/>
                <w:szCs w:val="19"/>
                <w:lang w:val="fr-FR"/>
              </w:rPr>
            </w:pPr>
            <w:r w:rsidRPr="00684871">
              <w:rPr>
                <w:rFonts w:ascii="Arial" w:hAnsi="Arial" w:cs="Arial"/>
                <w:sz w:val="19"/>
                <w:szCs w:val="19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068BD0CF" w14:textId="647CD848" w:rsidR="00D308BD" w:rsidRPr="00E0010A" w:rsidRDefault="00D308BD" w:rsidP="00D308BD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6" w:type="dxa"/>
            <w:tcBorders>
              <w:right w:val="single" w:sz="6" w:space="0" w:color="auto"/>
            </w:tcBorders>
            <w:vAlign w:val="center"/>
          </w:tcPr>
          <w:p w14:paraId="3CD65124" w14:textId="24822B48" w:rsidR="00D308BD" w:rsidRPr="00E0010A" w:rsidRDefault="00D308BD" w:rsidP="00D308BD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552" w:type="dxa"/>
            <w:tcBorders>
              <w:left w:val="single" w:sz="6" w:space="0" w:color="auto"/>
            </w:tcBorders>
          </w:tcPr>
          <w:p w14:paraId="04F3B7E9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26" w:type="dxa"/>
          </w:tcPr>
          <w:p w14:paraId="14E3135B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666A35E4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</w:tr>
      <w:tr w:rsidR="00D308BD" w:rsidRPr="006C3B3F" w14:paraId="13CE6C9B" w14:textId="77777777" w:rsidTr="001E411E">
        <w:trPr>
          <w:trHeight w:val="288"/>
        </w:trPr>
        <w:tc>
          <w:tcPr>
            <w:tcW w:w="494" w:type="dxa"/>
            <w:vAlign w:val="center"/>
          </w:tcPr>
          <w:p w14:paraId="54D5D197" w14:textId="718266F2" w:rsidR="00D308BD" w:rsidRPr="000F2A99" w:rsidRDefault="00D308BD" w:rsidP="000F2A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F2A99">
              <w:rPr>
                <w:rFonts w:ascii="Arial" w:hAnsi="Arial" w:cs="Arial"/>
                <w:sz w:val="22"/>
                <w:szCs w:val="22"/>
              </w:rPr>
              <w:t>35</w:t>
            </w:r>
          </w:p>
        </w:tc>
        <w:tc>
          <w:tcPr>
            <w:tcW w:w="4213" w:type="dxa"/>
            <w:vAlign w:val="center"/>
          </w:tcPr>
          <w:p w14:paraId="29D68298" w14:textId="29A223D6" w:rsidR="00D308BD" w:rsidRPr="00E0010A" w:rsidRDefault="00D308BD" w:rsidP="00D308BD">
            <w:pPr>
              <w:jc w:val="both"/>
              <w:rPr>
                <w:rFonts w:ascii="Arial" w:hAnsi="Arial" w:cs="Arial"/>
                <w:noProof w:val="0"/>
              </w:rPr>
            </w:pPr>
            <w:r>
              <w:rPr>
                <w:rFonts w:ascii="Arial" w:hAnsi="Arial" w:cs="Arial"/>
                <w:sz w:val="22"/>
                <w:szCs w:val="22"/>
              </w:rPr>
              <w:t>Nylon Rope 3mm</w:t>
            </w:r>
          </w:p>
        </w:tc>
        <w:tc>
          <w:tcPr>
            <w:tcW w:w="1559" w:type="dxa"/>
          </w:tcPr>
          <w:p w14:paraId="255CDAE9" w14:textId="62D4026B" w:rsidR="00D308BD" w:rsidRPr="00684871" w:rsidRDefault="00D308BD" w:rsidP="00D308BD">
            <w:pPr>
              <w:jc w:val="center"/>
              <w:rPr>
                <w:rFonts w:ascii="Arial" w:hAnsi="Arial" w:cs="Arial"/>
                <w:sz w:val="19"/>
                <w:szCs w:val="19"/>
                <w:lang w:val="fr-FR"/>
              </w:rPr>
            </w:pPr>
            <w:r w:rsidRPr="00684871">
              <w:rPr>
                <w:rFonts w:ascii="Arial" w:hAnsi="Arial" w:cs="Arial"/>
                <w:sz w:val="19"/>
                <w:szCs w:val="19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7646E060" w14:textId="30C33CED" w:rsidR="00D308BD" w:rsidRPr="00E0010A" w:rsidRDefault="00D308BD" w:rsidP="00D308BD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6" w:type="dxa"/>
            <w:tcBorders>
              <w:right w:val="single" w:sz="6" w:space="0" w:color="auto"/>
            </w:tcBorders>
            <w:vAlign w:val="center"/>
          </w:tcPr>
          <w:p w14:paraId="181ACADF" w14:textId="4D052CC9" w:rsidR="00D308BD" w:rsidRPr="00E0010A" w:rsidRDefault="00D308BD" w:rsidP="00D308BD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552" w:type="dxa"/>
            <w:tcBorders>
              <w:left w:val="single" w:sz="6" w:space="0" w:color="auto"/>
            </w:tcBorders>
          </w:tcPr>
          <w:p w14:paraId="56E59A90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26" w:type="dxa"/>
          </w:tcPr>
          <w:p w14:paraId="41676014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35DDA9F8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</w:tr>
      <w:tr w:rsidR="00D308BD" w:rsidRPr="006C3B3F" w14:paraId="2B689547" w14:textId="77777777" w:rsidTr="001E411E">
        <w:trPr>
          <w:trHeight w:val="288"/>
        </w:trPr>
        <w:tc>
          <w:tcPr>
            <w:tcW w:w="494" w:type="dxa"/>
            <w:vAlign w:val="center"/>
          </w:tcPr>
          <w:p w14:paraId="71294428" w14:textId="32B43F3C" w:rsidR="00D308BD" w:rsidRPr="000F2A99" w:rsidRDefault="00D308BD" w:rsidP="000F2A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F2A99">
              <w:rPr>
                <w:rFonts w:ascii="Arial" w:hAnsi="Arial" w:cs="Arial"/>
                <w:sz w:val="22"/>
                <w:szCs w:val="22"/>
              </w:rPr>
              <w:t>36</w:t>
            </w:r>
          </w:p>
        </w:tc>
        <w:tc>
          <w:tcPr>
            <w:tcW w:w="4213" w:type="dxa"/>
            <w:vAlign w:val="center"/>
          </w:tcPr>
          <w:p w14:paraId="5728A82B" w14:textId="4C45A2E1" w:rsidR="00D308BD" w:rsidRPr="00E0010A" w:rsidRDefault="00D308BD" w:rsidP="00D308BD">
            <w:pPr>
              <w:jc w:val="both"/>
              <w:rPr>
                <w:rFonts w:ascii="Arial" w:hAnsi="Arial" w:cs="Arial"/>
                <w:noProof w:val="0"/>
              </w:rPr>
            </w:pPr>
            <w:r>
              <w:rPr>
                <w:rFonts w:ascii="Arial" w:hAnsi="Arial" w:cs="Arial"/>
                <w:sz w:val="22"/>
                <w:szCs w:val="22"/>
              </w:rPr>
              <w:t>Gi Wire - 18no</w:t>
            </w:r>
          </w:p>
        </w:tc>
        <w:tc>
          <w:tcPr>
            <w:tcW w:w="1559" w:type="dxa"/>
          </w:tcPr>
          <w:p w14:paraId="4DC85A5A" w14:textId="7A6D9EA8" w:rsidR="00D308BD" w:rsidRPr="00684871" w:rsidRDefault="00D308BD" w:rsidP="00D308BD">
            <w:pPr>
              <w:jc w:val="center"/>
              <w:rPr>
                <w:rFonts w:ascii="Arial" w:hAnsi="Arial" w:cs="Arial"/>
                <w:sz w:val="19"/>
                <w:szCs w:val="19"/>
                <w:lang w:val="fr-FR"/>
              </w:rPr>
            </w:pPr>
            <w:r w:rsidRPr="00684871">
              <w:rPr>
                <w:rFonts w:ascii="Arial" w:hAnsi="Arial" w:cs="Arial"/>
                <w:sz w:val="19"/>
                <w:szCs w:val="19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1A3F1BA5" w14:textId="5A93E8F2" w:rsidR="00D308BD" w:rsidRPr="00E0010A" w:rsidRDefault="00D308BD" w:rsidP="00D308BD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6" w:type="dxa"/>
            <w:tcBorders>
              <w:right w:val="single" w:sz="6" w:space="0" w:color="auto"/>
            </w:tcBorders>
            <w:vAlign w:val="center"/>
          </w:tcPr>
          <w:p w14:paraId="02144078" w14:textId="775C6227" w:rsidR="00D308BD" w:rsidRPr="00E0010A" w:rsidRDefault="00D308BD" w:rsidP="00D308BD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552" w:type="dxa"/>
            <w:tcBorders>
              <w:left w:val="single" w:sz="6" w:space="0" w:color="auto"/>
            </w:tcBorders>
          </w:tcPr>
          <w:p w14:paraId="5DF9DF8F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26" w:type="dxa"/>
          </w:tcPr>
          <w:p w14:paraId="560251FC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321003A5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</w:tr>
      <w:tr w:rsidR="00D308BD" w:rsidRPr="006C3B3F" w14:paraId="46CE3BE4" w14:textId="77777777" w:rsidTr="001E411E">
        <w:trPr>
          <w:trHeight w:val="288"/>
        </w:trPr>
        <w:tc>
          <w:tcPr>
            <w:tcW w:w="494" w:type="dxa"/>
            <w:vAlign w:val="center"/>
          </w:tcPr>
          <w:p w14:paraId="66339171" w14:textId="47EABB3C" w:rsidR="00D308BD" w:rsidRPr="000F2A99" w:rsidRDefault="00D308BD" w:rsidP="000F2A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F2A99">
              <w:rPr>
                <w:rFonts w:ascii="Arial" w:hAnsi="Arial" w:cs="Arial"/>
                <w:sz w:val="22"/>
                <w:szCs w:val="22"/>
              </w:rPr>
              <w:t>37</w:t>
            </w:r>
          </w:p>
        </w:tc>
        <w:tc>
          <w:tcPr>
            <w:tcW w:w="4213" w:type="dxa"/>
            <w:vAlign w:val="center"/>
          </w:tcPr>
          <w:p w14:paraId="635F9548" w14:textId="26867F49" w:rsidR="00D308BD" w:rsidRPr="00E0010A" w:rsidRDefault="00D308BD" w:rsidP="00D308BD">
            <w:pPr>
              <w:jc w:val="both"/>
              <w:rPr>
                <w:rFonts w:ascii="Arial" w:hAnsi="Arial" w:cs="Arial"/>
                <w:noProof w:val="0"/>
              </w:rPr>
            </w:pPr>
            <w:r>
              <w:rPr>
                <w:rFonts w:ascii="Arial" w:hAnsi="Arial" w:cs="Arial"/>
                <w:sz w:val="22"/>
                <w:szCs w:val="22"/>
              </w:rPr>
              <w:t>Good Quality Standard Crest</w:t>
            </w:r>
          </w:p>
        </w:tc>
        <w:tc>
          <w:tcPr>
            <w:tcW w:w="1559" w:type="dxa"/>
          </w:tcPr>
          <w:p w14:paraId="64EEE74F" w14:textId="5A6C806D" w:rsidR="00D308BD" w:rsidRPr="00684871" w:rsidRDefault="00D308BD" w:rsidP="00D308BD">
            <w:pPr>
              <w:jc w:val="center"/>
              <w:rPr>
                <w:rFonts w:ascii="Arial" w:hAnsi="Arial" w:cs="Arial"/>
                <w:sz w:val="19"/>
                <w:szCs w:val="19"/>
                <w:lang w:val="fr-FR"/>
              </w:rPr>
            </w:pPr>
            <w:r w:rsidRPr="00684871">
              <w:rPr>
                <w:rFonts w:ascii="Arial" w:hAnsi="Arial" w:cs="Arial"/>
                <w:sz w:val="19"/>
                <w:szCs w:val="19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3C2CC114" w14:textId="2E2E74FF" w:rsidR="00D308BD" w:rsidRPr="00E0010A" w:rsidRDefault="00D308BD" w:rsidP="00D308BD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276" w:type="dxa"/>
            <w:tcBorders>
              <w:right w:val="single" w:sz="6" w:space="0" w:color="auto"/>
            </w:tcBorders>
            <w:vAlign w:val="center"/>
          </w:tcPr>
          <w:p w14:paraId="1BF7EE04" w14:textId="474B13CF" w:rsidR="00D308BD" w:rsidRPr="00E0010A" w:rsidRDefault="00D308BD" w:rsidP="00D308BD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552" w:type="dxa"/>
            <w:tcBorders>
              <w:left w:val="single" w:sz="6" w:space="0" w:color="auto"/>
            </w:tcBorders>
          </w:tcPr>
          <w:p w14:paraId="1172C973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26" w:type="dxa"/>
          </w:tcPr>
          <w:p w14:paraId="7BA70AE1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52594C3A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</w:tr>
      <w:tr w:rsidR="00D308BD" w:rsidRPr="006C3B3F" w14:paraId="172111B8" w14:textId="77777777" w:rsidTr="001E411E">
        <w:trPr>
          <w:trHeight w:val="288"/>
        </w:trPr>
        <w:tc>
          <w:tcPr>
            <w:tcW w:w="494" w:type="dxa"/>
            <w:vAlign w:val="center"/>
          </w:tcPr>
          <w:p w14:paraId="70DC661A" w14:textId="131DCFDB" w:rsidR="00D308BD" w:rsidRPr="000F2A99" w:rsidRDefault="00D308BD" w:rsidP="000F2A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F2A99">
              <w:rPr>
                <w:rFonts w:ascii="Arial" w:hAnsi="Arial" w:cs="Arial"/>
                <w:sz w:val="22"/>
                <w:szCs w:val="22"/>
              </w:rPr>
              <w:t>38</w:t>
            </w:r>
          </w:p>
        </w:tc>
        <w:tc>
          <w:tcPr>
            <w:tcW w:w="4213" w:type="dxa"/>
            <w:vAlign w:val="center"/>
          </w:tcPr>
          <w:p w14:paraId="5245F033" w14:textId="10CDDC6E" w:rsidR="00D308BD" w:rsidRPr="007F1461" w:rsidRDefault="00D308BD" w:rsidP="00D308BD">
            <w:pPr>
              <w:jc w:val="both"/>
              <w:rPr>
                <w:rFonts w:ascii="Arial" w:hAnsi="Arial" w:cs="Arial"/>
                <w:noProof w:val="0"/>
              </w:rPr>
            </w:pPr>
            <w:r>
              <w:rPr>
                <w:rFonts w:ascii="Arial" w:hAnsi="Arial" w:cs="Arial"/>
                <w:sz w:val="22"/>
                <w:szCs w:val="22"/>
              </w:rPr>
              <w:t>Flower Bouquet (Tuberose and Rose)</w:t>
            </w:r>
          </w:p>
        </w:tc>
        <w:tc>
          <w:tcPr>
            <w:tcW w:w="1559" w:type="dxa"/>
          </w:tcPr>
          <w:p w14:paraId="601CBF00" w14:textId="7F49CD0B" w:rsidR="00D308BD" w:rsidRPr="00684871" w:rsidRDefault="00D308BD" w:rsidP="00D308BD">
            <w:pPr>
              <w:jc w:val="center"/>
              <w:rPr>
                <w:rFonts w:ascii="Arial" w:hAnsi="Arial" w:cs="Arial"/>
                <w:sz w:val="19"/>
                <w:szCs w:val="19"/>
                <w:lang w:val="fr-FR"/>
              </w:rPr>
            </w:pPr>
            <w:r w:rsidRPr="00684871">
              <w:rPr>
                <w:rFonts w:ascii="Arial" w:hAnsi="Arial" w:cs="Arial"/>
                <w:sz w:val="19"/>
                <w:szCs w:val="19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49D8411C" w14:textId="2643B661" w:rsidR="00D308BD" w:rsidRPr="00E0010A" w:rsidRDefault="00D308BD" w:rsidP="00D308BD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276" w:type="dxa"/>
            <w:tcBorders>
              <w:right w:val="single" w:sz="6" w:space="0" w:color="auto"/>
            </w:tcBorders>
            <w:vAlign w:val="center"/>
          </w:tcPr>
          <w:p w14:paraId="0846AE69" w14:textId="0EB87A56" w:rsidR="00D308BD" w:rsidRPr="00E0010A" w:rsidRDefault="00D308BD" w:rsidP="00D308BD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552" w:type="dxa"/>
            <w:tcBorders>
              <w:left w:val="single" w:sz="6" w:space="0" w:color="auto"/>
            </w:tcBorders>
          </w:tcPr>
          <w:p w14:paraId="1A9DA074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26" w:type="dxa"/>
          </w:tcPr>
          <w:p w14:paraId="2C213F5C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12886F43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</w:tr>
      <w:tr w:rsidR="00D308BD" w:rsidRPr="006C3B3F" w14:paraId="0B75E396" w14:textId="77777777" w:rsidTr="001E411E">
        <w:trPr>
          <w:trHeight w:val="288"/>
        </w:trPr>
        <w:tc>
          <w:tcPr>
            <w:tcW w:w="494" w:type="dxa"/>
            <w:vAlign w:val="center"/>
          </w:tcPr>
          <w:p w14:paraId="6AB1720B" w14:textId="79BBBCFA" w:rsidR="00D308BD" w:rsidRPr="000F2A99" w:rsidRDefault="00D308BD" w:rsidP="000F2A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F2A99">
              <w:rPr>
                <w:rFonts w:ascii="Arial" w:hAnsi="Arial" w:cs="Arial"/>
                <w:sz w:val="22"/>
                <w:szCs w:val="22"/>
              </w:rPr>
              <w:t>39</w:t>
            </w:r>
          </w:p>
        </w:tc>
        <w:tc>
          <w:tcPr>
            <w:tcW w:w="4213" w:type="dxa"/>
            <w:vAlign w:val="center"/>
          </w:tcPr>
          <w:p w14:paraId="347104A9" w14:textId="448E1152" w:rsidR="00D308BD" w:rsidRPr="00437F80" w:rsidRDefault="00D308BD" w:rsidP="00D308BD">
            <w:pPr>
              <w:jc w:val="both"/>
              <w:rPr>
                <w:rFonts w:ascii="Arial" w:hAnsi="Arial" w:cs="Arial"/>
                <w:noProof w:val="0"/>
              </w:rPr>
            </w:pPr>
            <w:r>
              <w:rPr>
                <w:rFonts w:ascii="Arial" w:hAnsi="Arial" w:cs="Arial"/>
                <w:sz w:val="22"/>
                <w:szCs w:val="22"/>
              </w:rPr>
              <w:t>Good quality Balloon (Different color-100 pcs/pack)</w:t>
            </w:r>
          </w:p>
        </w:tc>
        <w:tc>
          <w:tcPr>
            <w:tcW w:w="1559" w:type="dxa"/>
          </w:tcPr>
          <w:p w14:paraId="6ECC9A1D" w14:textId="7B9AE1C0" w:rsidR="00D308BD" w:rsidRPr="00684871" w:rsidRDefault="00D308BD" w:rsidP="00D308BD">
            <w:pPr>
              <w:jc w:val="center"/>
              <w:rPr>
                <w:rFonts w:ascii="Arial" w:hAnsi="Arial" w:cs="Arial"/>
                <w:sz w:val="19"/>
                <w:szCs w:val="19"/>
                <w:lang w:val="fr-FR"/>
              </w:rPr>
            </w:pPr>
            <w:r w:rsidRPr="00684871">
              <w:rPr>
                <w:rFonts w:ascii="Arial" w:hAnsi="Arial" w:cs="Arial"/>
                <w:sz w:val="19"/>
                <w:szCs w:val="19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3A4138C1" w14:textId="5639F993" w:rsidR="00D308BD" w:rsidRPr="00E0010A" w:rsidRDefault="00D308BD" w:rsidP="00D308BD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Pack</w:t>
            </w:r>
          </w:p>
        </w:tc>
        <w:tc>
          <w:tcPr>
            <w:tcW w:w="1276" w:type="dxa"/>
            <w:tcBorders>
              <w:right w:val="single" w:sz="6" w:space="0" w:color="auto"/>
            </w:tcBorders>
            <w:vAlign w:val="center"/>
          </w:tcPr>
          <w:p w14:paraId="732B2571" w14:textId="09286F6C" w:rsidR="00D308BD" w:rsidRPr="00E0010A" w:rsidRDefault="00D308BD" w:rsidP="00D308BD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552" w:type="dxa"/>
            <w:tcBorders>
              <w:left w:val="single" w:sz="6" w:space="0" w:color="auto"/>
            </w:tcBorders>
          </w:tcPr>
          <w:p w14:paraId="59485E61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26" w:type="dxa"/>
          </w:tcPr>
          <w:p w14:paraId="485992AB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2F5C8563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</w:tr>
      <w:tr w:rsidR="00D308BD" w:rsidRPr="006C3B3F" w14:paraId="37B787DA" w14:textId="77777777" w:rsidTr="001E411E">
        <w:trPr>
          <w:trHeight w:val="288"/>
        </w:trPr>
        <w:tc>
          <w:tcPr>
            <w:tcW w:w="494" w:type="dxa"/>
            <w:vAlign w:val="center"/>
          </w:tcPr>
          <w:p w14:paraId="44A8A2F2" w14:textId="324DBA68" w:rsidR="00D308BD" w:rsidRPr="000F2A99" w:rsidRDefault="00D308BD" w:rsidP="000F2A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F2A99">
              <w:rPr>
                <w:rFonts w:ascii="Arial" w:hAnsi="Arial" w:cs="Arial"/>
                <w:sz w:val="22"/>
                <w:szCs w:val="22"/>
              </w:rPr>
              <w:t>40</w:t>
            </w:r>
          </w:p>
        </w:tc>
        <w:tc>
          <w:tcPr>
            <w:tcW w:w="4213" w:type="dxa"/>
            <w:vAlign w:val="center"/>
          </w:tcPr>
          <w:p w14:paraId="147FF343" w14:textId="193B5AD2" w:rsidR="00D308BD" w:rsidRPr="007F1461" w:rsidRDefault="00D308BD" w:rsidP="00D308BD">
            <w:pPr>
              <w:jc w:val="both"/>
              <w:rPr>
                <w:rFonts w:ascii="Arial" w:hAnsi="Arial" w:cs="Arial"/>
                <w:noProof w:val="0"/>
              </w:rPr>
            </w:pPr>
            <w:r>
              <w:rPr>
                <w:rFonts w:ascii="Arial" w:hAnsi="Arial" w:cs="Arial"/>
                <w:sz w:val="22"/>
                <w:szCs w:val="22"/>
              </w:rPr>
              <w:t>Ceramic Plate 8"</w:t>
            </w:r>
          </w:p>
        </w:tc>
        <w:tc>
          <w:tcPr>
            <w:tcW w:w="1559" w:type="dxa"/>
          </w:tcPr>
          <w:p w14:paraId="0BA4008C" w14:textId="723F2658" w:rsidR="00D308BD" w:rsidRPr="00684871" w:rsidRDefault="00D308BD" w:rsidP="00D308BD">
            <w:pPr>
              <w:jc w:val="center"/>
              <w:rPr>
                <w:rFonts w:ascii="Arial" w:hAnsi="Arial" w:cs="Arial"/>
                <w:sz w:val="19"/>
                <w:szCs w:val="19"/>
                <w:lang w:val="fr-FR"/>
              </w:rPr>
            </w:pPr>
            <w:r w:rsidRPr="00684871">
              <w:rPr>
                <w:rFonts w:ascii="Arial" w:hAnsi="Arial" w:cs="Arial"/>
                <w:sz w:val="19"/>
                <w:szCs w:val="19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2DB5BEF8" w14:textId="6F472EBD" w:rsidR="00D308BD" w:rsidRPr="00E0010A" w:rsidRDefault="00D308BD" w:rsidP="00D308BD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276" w:type="dxa"/>
            <w:tcBorders>
              <w:right w:val="single" w:sz="6" w:space="0" w:color="auto"/>
            </w:tcBorders>
            <w:vAlign w:val="center"/>
          </w:tcPr>
          <w:p w14:paraId="306C0E34" w14:textId="18D904D2" w:rsidR="00D308BD" w:rsidRPr="00E0010A" w:rsidRDefault="00D308BD" w:rsidP="00D308BD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552" w:type="dxa"/>
            <w:tcBorders>
              <w:left w:val="single" w:sz="6" w:space="0" w:color="auto"/>
            </w:tcBorders>
          </w:tcPr>
          <w:p w14:paraId="3C69C020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26" w:type="dxa"/>
          </w:tcPr>
          <w:p w14:paraId="3FFC604B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500700D3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</w:tr>
      <w:tr w:rsidR="00D308BD" w:rsidRPr="006C3B3F" w14:paraId="232BB7A9" w14:textId="77777777" w:rsidTr="001E411E">
        <w:trPr>
          <w:trHeight w:val="288"/>
        </w:trPr>
        <w:tc>
          <w:tcPr>
            <w:tcW w:w="494" w:type="dxa"/>
            <w:vAlign w:val="center"/>
          </w:tcPr>
          <w:p w14:paraId="16E390F0" w14:textId="6AF4FDB9" w:rsidR="00D308BD" w:rsidRPr="000F2A99" w:rsidRDefault="00D308BD" w:rsidP="000F2A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F2A99">
              <w:rPr>
                <w:rFonts w:ascii="Arial" w:hAnsi="Arial" w:cs="Arial"/>
                <w:sz w:val="22"/>
                <w:szCs w:val="22"/>
              </w:rPr>
              <w:t>41</w:t>
            </w:r>
          </w:p>
        </w:tc>
        <w:tc>
          <w:tcPr>
            <w:tcW w:w="4213" w:type="dxa"/>
            <w:vAlign w:val="center"/>
          </w:tcPr>
          <w:p w14:paraId="333BF964" w14:textId="1517F093" w:rsidR="00D308BD" w:rsidRPr="00437F80" w:rsidRDefault="00D308BD" w:rsidP="00D308BD">
            <w:pPr>
              <w:jc w:val="both"/>
              <w:rPr>
                <w:rFonts w:ascii="Arial" w:hAnsi="Arial" w:cs="Arial"/>
                <w:noProof w:val="0"/>
              </w:rPr>
            </w:pPr>
            <w:r>
              <w:rPr>
                <w:rFonts w:ascii="Arial" w:hAnsi="Arial" w:cs="Arial"/>
                <w:sz w:val="22"/>
                <w:szCs w:val="22"/>
              </w:rPr>
              <w:t>Stainless steel water bottle - 800ml</w:t>
            </w:r>
          </w:p>
        </w:tc>
        <w:tc>
          <w:tcPr>
            <w:tcW w:w="1559" w:type="dxa"/>
          </w:tcPr>
          <w:p w14:paraId="1EDB3FA1" w14:textId="0342B0C5" w:rsidR="00D308BD" w:rsidRPr="00684871" w:rsidRDefault="00D308BD" w:rsidP="00D308BD">
            <w:pPr>
              <w:jc w:val="center"/>
              <w:rPr>
                <w:rFonts w:ascii="Arial" w:hAnsi="Arial" w:cs="Arial"/>
                <w:sz w:val="19"/>
                <w:szCs w:val="19"/>
                <w:lang w:val="fr-FR"/>
              </w:rPr>
            </w:pPr>
            <w:r w:rsidRPr="00684871">
              <w:rPr>
                <w:rFonts w:ascii="Arial" w:hAnsi="Arial" w:cs="Arial"/>
                <w:sz w:val="19"/>
                <w:szCs w:val="19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5C24D635" w14:textId="589A9F04" w:rsidR="00D308BD" w:rsidRPr="00E0010A" w:rsidRDefault="00D308BD" w:rsidP="00D308BD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276" w:type="dxa"/>
            <w:tcBorders>
              <w:right w:val="single" w:sz="6" w:space="0" w:color="auto"/>
            </w:tcBorders>
            <w:vAlign w:val="center"/>
          </w:tcPr>
          <w:p w14:paraId="0C3A9D7A" w14:textId="3ED3352B" w:rsidR="00D308BD" w:rsidRPr="00E0010A" w:rsidRDefault="00D308BD" w:rsidP="00D308BD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552" w:type="dxa"/>
            <w:tcBorders>
              <w:left w:val="single" w:sz="6" w:space="0" w:color="auto"/>
            </w:tcBorders>
          </w:tcPr>
          <w:p w14:paraId="3FB80C37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26" w:type="dxa"/>
          </w:tcPr>
          <w:p w14:paraId="12B96AFB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6E49E038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</w:tr>
      <w:tr w:rsidR="00D308BD" w:rsidRPr="006C3B3F" w14:paraId="62360114" w14:textId="77777777" w:rsidTr="001E411E">
        <w:trPr>
          <w:trHeight w:val="288"/>
        </w:trPr>
        <w:tc>
          <w:tcPr>
            <w:tcW w:w="494" w:type="dxa"/>
            <w:vAlign w:val="center"/>
          </w:tcPr>
          <w:p w14:paraId="5F3196D9" w14:textId="53B68928" w:rsidR="00D308BD" w:rsidRPr="000F2A99" w:rsidRDefault="00D308BD" w:rsidP="000F2A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F2A99">
              <w:rPr>
                <w:rFonts w:ascii="Arial" w:hAnsi="Arial" w:cs="Arial"/>
                <w:sz w:val="22"/>
                <w:szCs w:val="22"/>
              </w:rPr>
              <w:t>42</w:t>
            </w:r>
          </w:p>
        </w:tc>
        <w:tc>
          <w:tcPr>
            <w:tcW w:w="4213" w:type="dxa"/>
            <w:vAlign w:val="center"/>
          </w:tcPr>
          <w:p w14:paraId="0C74F57A" w14:textId="5274F96A" w:rsidR="00D308BD" w:rsidRPr="007F1461" w:rsidRDefault="00D308BD" w:rsidP="00D308BD">
            <w:pPr>
              <w:jc w:val="both"/>
              <w:rPr>
                <w:rFonts w:ascii="Arial" w:hAnsi="Arial" w:cs="Arial"/>
                <w:noProof w:val="0"/>
              </w:rPr>
            </w:pPr>
            <w:r>
              <w:rPr>
                <w:rFonts w:ascii="Arial" w:hAnsi="Arial" w:cs="Arial"/>
                <w:sz w:val="22"/>
                <w:szCs w:val="22"/>
              </w:rPr>
              <w:t>Ceramic mug</w:t>
            </w:r>
          </w:p>
        </w:tc>
        <w:tc>
          <w:tcPr>
            <w:tcW w:w="1559" w:type="dxa"/>
          </w:tcPr>
          <w:p w14:paraId="7DF9F959" w14:textId="59555A9A" w:rsidR="00D308BD" w:rsidRPr="00684871" w:rsidRDefault="00D308BD" w:rsidP="00D308BD">
            <w:pPr>
              <w:jc w:val="center"/>
              <w:rPr>
                <w:rFonts w:ascii="Arial" w:hAnsi="Arial" w:cs="Arial"/>
                <w:sz w:val="19"/>
                <w:szCs w:val="19"/>
                <w:lang w:val="fr-FR"/>
              </w:rPr>
            </w:pPr>
            <w:r w:rsidRPr="00684871">
              <w:rPr>
                <w:rFonts w:ascii="Arial" w:hAnsi="Arial" w:cs="Arial"/>
                <w:sz w:val="19"/>
                <w:szCs w:val="19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79DFB5BA" w14:textId="47AB8EDC" w:rsidR="00D308BD" w:rsidRPr="00E0010A" w:rsidRDefault="00D308BD" w:rsidP="00D308BD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276" w:type="dxa"/>
            <w:tcBorders>
              <w:right w:val="single" w:sz="6" w:space="0" w:color="auto"/>
            </w:tcBorders>
            <w:vAlign w:val="center"/>
          </w:tcPr>
          <w:p w14:paraId="164B9E14" w14:textId="1B945867" w:rsidR="00D308BD" w:rsidRPr="00E0010A" w:rsidRDefault="00D308BD" w:rsidP="00D308BD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552" w:type="dxa"/>
            <w:tcBorders>
              <w:left w:val="single" w:sz="6" w:space="0" w:color="auto"/>
            </w:tcBorders>
          </w:tcPr>
          <w:p w14:paraId="6DFC2254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26" w:type="dxa"/>
          </w:tcPr>
          <w:p w14:paraId="7CBDF223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1DFF3236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</w:tr>
      <w:tr w:rsidR="00D308BD" w:rsidRPr="006C3B3F" w14:paraId="47650D76" w14:textId="77777777" w:rsidTr="001E411E">
        <w:trPr>
          <w:trHeight w:val="288"/>
        </w:trPr>
        <w:tc>
          <w:tcPr>
            <w:tcW w:w="494" w:type="dxa"/>
            <w:vAlign w:val="center"/>
          </w:tcPr>
          <w:p w14:paraId="4CD456B3" w14:textId="1CB8B38D" w:rsidR="00D308BD" w:rsidRPr="000F2A99" w:rsidRDefault="00D308BD" w:rsidP="000F2A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F2A99">
              <w:rPr>
                <w:rFonts w:ascii="Arial" w:hAnsi="Arial" w:cs="Arial"/>
                <w:sz w:val="22"/>
                <w:szCs w:val="22"/>
              </w:rPr>
              <w:t>43</w:t>
            </w:r>
          </w:p>
        </w:tc>
        <w:tc>
          <w:tcPr>
            <w:tcW w:w="4213" w:type="dxa"/>
            <w:vAlign w:val="center"/>
          </w:tcPr>
          <w:p w14:paraId="090EE33A" w14:textId="6C913252" w:rsidR="00D308BD" w:rsidRPr="00E0010A" w:rsidRDefault="00D308BD" w:rsidP="00D308BD">
            <w:pPr>
              <w:jc w:val="both"/>
              <w:rPr>
                <w:rFonts w:ascii="Arial" w:hAnsi="Arial" w:cs="Arial"/>
                <w:noProof w:val="0"/>
              </w:rPr>
            </w:pPr>
            <w:r>
              <w:rPr>
                <w:rFonts w:ascii="Arial" w:hAnsi="Arial" w:cs="Arial"/>
                <w:sz w:val="22"/>
                <w:szCs w:val="22"/>
              </w:rPr>
              <w:t>Good quality Hijab</w:t>
            </w:r>
          </w:p>
        </w:tc>
        <w:tc>
          <w:tcPr>
            <w:tcW w:w="1559" w:type="dxa"/>
          </w:tcPr>
          <w:p w14:paraId="1B2FE584" w14:textId="28952FB8" w:rsidR="00D308BD" w:rsidRPr="00684871" w:rsidRDefault="00D308BD" w:rsidP="00D308BD">
            <w:pPr>
              <w:jc w:val="center"/>
              <w:rPr>
                <w:rFonts w:ascii="Arial" w:hAnsi="Arial" w:cs="Arial"/>
                <w:sz w:val="19"/>
                <w:szCs w:val="19"/>
                <w:lang w:val="fr-FR"/>
              </w:rPr>
            </w:pPr>
            <w:r w:rsidRPr="00684871">
              <w:rPr>
                <w:rFonts w:ascii="Arial" w:hAnsi="Arial" w:cs="Arial"/>
                <w:sz w:val="19"/>
                <w:szCs w:val="19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1784AA55" w14:textId="25103007" w:rsidR="00D308BD" w:rsidRPr="00E0010A" w:rsidRDefault="00D308BD" w:rsidP="00D308BD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276" w:type="dxa"/>
            <w:tcBorders>
              <w:right w:val="single" w:sz="6" w:space="0" w:color="auto"/>
            </w:tcBorders>
            <w:vAlign w:val="center"/>
          </w:tcPr>
          <w:p w14:paraId="57874D41" w14:textId="790F3064" w:rsidR="00D308BD" w:rsidRPr="00E0010A" w:rsidRDefault="00D308BD" w:rsidP="00D308BD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552" w:type="dxa"/>
            <w:tcBorders>
              <w:left w:val="single" w:sz="6" w:space="0" w:color="auto"/>
            </w:tcBorders>
          </w:tcPr>
          <w:p w14:paraId="7CAB904D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26" w:type="dxa"/>
          </w:tcPr>
          <w:p w14:paraId="5CCBC412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102DC82D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</w:tr>
      <w:tr w:rsidR="00D308BD" w:rsidRPr="006C3B3F" w14:paraId="6A776E42" w14:textId="77777777" w:rsidTr="001E411E">
        <w:trPr>
          <w:trHeight w:val="288"/>
        </w:trPr>
        <w:tc>
          <w:tcPr>
            <w:tcW w:w="494" w:type="dxa"/>
            <w:vAlign w:val="center"/>
          </w:tcPr>
          <w:p w14:paraId="0AC23AAB" w14:textId="74CCF0E6" w:rsidR="00D308BD" w:rsidRPr="000F2A99" w:rsidRDefault="00D308BD" w:rsidP="000F2A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F2A99">
              <w:rPr>
                <w:rFonts w:ascii="Arial" w:hAnsi="Arial" w:cs="Arial"/>
                <w:sz w:val="22"/>
                <w:szCs w:val="22"/>
              </w:rPr>
              <w:t>44</w:t>
            </w:r>
          </w:p>
        </w:tc>
        <w:tc>
          <w:tcPr>
            <w:tcW w:w="4213" w:type="dxa"/>
            <w:vAlign w:val="center"/>
          </w:tcPr>
          <w:p w14:paraId="58515A95" w14:textId="19445353" w:rsidR="00D308BD" w:rsidRPr="007F1461" w:rsidRDefault="00D308BD" w:rsidP="00D308BD">
            <w:pPr>
              <w:jc w:val="both"/>
              <w:rPr>
                <w:rFonts w:ascii="Arial" w:hAnsi="Arial" w:cs="Arial"/>
                <w:noProof w:val="0"/>
              </w:rPr>
            </w:pPr>
            <w:r>
              <w:rPr>
                <w:rFonts w:ascii="Arial" w:hAnsi="Arial" w:cs="Arial"/>
                <w:sz w:val="22"/>
                <w:szCs w:val="22"/>
              </w:rPr>
              <w:t>Good quality Janamaaz</w:t>
            </w:r>
          </w:p>
        </w:tc>
        <w:tc>
          <w:tcPr>
            <w:tcW w:w="1559" w:type="dxa"/>
          </w:tcPr>
          <w:p w14:paraId="440CE344" w14:textId="7E5465AE" w:rsidR="00D308BD" w:rsidRPr="00684871" w:rsidRDefault="00D308BD" w:rsidP="00D308BD">
            <w:pPr>
              <w:jc w:val="center"/>
              <w:rPr>
                <w:rFonts w:ascii="Arial" w:hAnsi="Arial" w:cs="Arial"/>
                <w:sz w:val="19"/>
                <w:szCs w:val="19"/>
                <w:lang w:val="fr-FR"/>
              </w:rPr>
            </w:pPr>
            <w:r w:rsidRPr="00684871">
              <w:rPr>
                <w:rFonts w:ascii="Arial" w:hAnsi="Arial" w:cs="Arial"/>
                <w:sz w:val="19"/>
                <w:szCs w:val="19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3D777913" w14:textId="56C060D7" w:rsidR="00D308BD" w:rsidRPr="00E0010A" w:rsidRDefault="00D308BD" w:rsidP="00D308BD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276" w:type="dxa"/>
            <w:tcBorders>
              <w:right w:val="single" w:sz="6" w:space="0" w:color="auto"/>
            </w:tcBorders>
            <w:vAlign w:val="center"/>
          </w:tcPr>
          <w:p w14:paraId="2B6CB1C9" w14:textId="2D500354" w:rsidR="00D308BD" w:rsidRPr="00E0010A" w:rsidRDefault="00D308BD" w:rsidP="00D308BD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552" w:type="dxa"/>
            <w:tcBorders>
              <w:left w:val="single" w:sz="6" w:space="0" w:color="auto"/>
            </w:tcBorders>
          </w:tcPr>
          <w:p w14:paraId="03ED245F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26" w:type="dxa"/>
          </w:tcPr>
          <w:p w14:paraId="3B98F467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75E4ED7B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</w:tr>
      <w:tr w:rsidR="00D308BD" w:rsidRPr="006C3B3F" w14:paraId="29CF609E" w14:textId="77777777" w:rsidTr="001E411E">
        <w:trPr>
          <w:trHeight w:val="288"/>
        </w:trPr>
        <w:tc>
          <w:tcPr>
            <w:tcW w:w="494" w:type="dxa"/>
            <w:vAlign w:val="center"/>
          </w:tcPr>
          <w:p w14:paraId="02CDCD72" w14:textId="7542AF19" w:rsidR="00D308BD" w:rsidRPr="000F2A99" w:rsidRDefault="00D308BD" w:rsidP="000F2A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F2A99">
              <w:rPr>
                <w:rFonts w:ascii="Arial" w:hAnsi="Arial" w:cs="Arial"/>
                <w:sz w:val="22"/>
                <w:szCs w:val="22"/>
              </w:rPr>
              <w:t>45</w:t>
            </w:r>
          </w:p>
        </w:tc>
        <w:tc>
          <w:tcPr>
            <w:tcW w:w="4213" w:type="dxa"/>
            <w:vAlign w:val="center"/>
          </w:tcPr>
          <w:p w14:paraId="2C4F3E5F" w14:textId="6D3D6167" w:rsidR="00D308BD" w:rsidRPr="007F1461" w:rsidRDefault="00D308BD" w:rsidP="00D308BD">
            <w:pPr>
              <w:jc w:val="both"/>
              <w:rPr>
                <w:rFonts w:ascii="Arial" w:hAnsi="Arial" w:cs="Arial"/>
                <w:noProof w:val="0"/>
              </w:rPr>
            </w:pPr>
            <w:r>
              <w:rPr>
                <w:rFonts w:ascii="Arial" w:hAnsi="Arial" w:cs="Arial"/>
                <w:sz w:val="22"/>
                <w:szCs w:val="22"/>
              </w:rPr>
              <w:t>Good Quality standard scarf</w:t>
            </w:r>
          </w:p>
        </w:tc>
        <w:tc>
          <w:tcPr>
            <w:tcW w:w="1559" w:type="dxa"/>
          </w:tcPr>
          <w:p w14:paraId="77187F94" w14:textId="06CDBB20" w:rsidR="00D308BD" w:rsidRPr="00684871" w:rsidRDefault="00D308BD" w:rsidP="00D308BD">
            <w:pPr>
              <w:jc w:val="center"/>
              <w:rPr>
                <w:rFonts w:ascii="Arial" w:hAnsi="Arial" w:cs="Arial"/>
                <w:sz w:val="19"/>
                <w:szCs w:val="19"/>
                <w:lang w:val="fr-FR"/>
              </w:rPr>
            </w:pPr>
            <w:r w:rsidRPr="00684871">
              <w:rPr>
                <w:rFonts w:ascii="Arial" w:hAnsi="Arial" w:cs="Arial"/>
                <w:sz w:val="19"/>
                <w:szCs w:val="19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01E34309" w14:textId="719C8494" w:rsidR="00D308BD" w:rsidRPr="00E0010A" w:rsidRDefault="00D308BD" w:rsidP="00D308BD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276" w:type="dxa"/>
            <w:tcBorders>
              <w:right w:val="single" w:sz="6" w:space="0" w:color="auto"/>
            </w:tcBorders>
            <w:vAlign w:val="center"/>
          </w:tcPr>
          <w:p w14:paraId="068F63E6" w14:textId="1C972485" w:rsidR="00D308BD" w:rsidRPr="00E0010A" w:rsidRDefault="00D308BD" w:rsidP="00D308BD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552" w:type="dxa"/>
            <w:tcBorders>
              <w:left w:val="single" w:sz="6" w:space="0" w:color="auto"/>
            </w:tcBorders>
          </w:tcPr>
          <w:p w14:paraId="45F827CD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26" w:type="dxa"/>
          </w:tcPr>
          <w:p w14:paraId="5C1BCB9D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315F2306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</w:tr>
      <w:tr w:rsidR="00D308BD" w:rsidRPr="006C3B3F" w14:paraId="2BBBDAF4" w14:textId="77777777" w:rsidTr="001E411E">
        <w:trPr>
          <w:trHeight w:val="288"/>
        </w:trPr>
        <w:tc>
          <w:tcPr>
            <w:tcW w:w="494" w:type="dxa"/>
            <w:vAlign w:val="center"/>
          </w:tcPr>
          <w:p w14:paraId="13BA5329" w14:textId="1A44428D" w:rsidR="00D308BD" w:rsidRPr="000F2A99" w:rsidRDefault="00D308BD" w:rsidP="000F2A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F2A99">
              <w:rPr>
                <w:rFonts w:ascii="Arial" w:hAnsi="Arial" w:cs="Arial"/>
                <w:sz w:val="22"/>
                <w:szCs w:val="22"/>
              </w:rPr>
              <w:t>46</w:t>
            </w:r>
          </w:p>
        </w:tc>
        <w:tc>
          <w:tcPr>
            <w:tcW w:w="4213" w:type="dxa"/>
            <w:vAlign w:val="center"/>
          </w:tcPr>
          <w:p w14:paraId="6E15037D" w14:textId="66CEACD8" w:rsidR="00D308BD" w:rsidRPr="00E0010A" w:rsidRDefault="00D308BD" w:rsidP="00D308BD">
            <w:pPr>
              <w:jc w:val="both"/>
              <w:rPr>
                <w:rFonts w:ascii="Arial" w:hAnsi="Arial" w:cs="Arial"/>
                <w:noProof w:val="0"/>
              </w:rPr>
            </w:pPr>
            <w:r>
              <w:rPr>
                <w:rFonts w:ascii="Arial" w:hAnsi="Arial" w:cs="Arial"/>
                <w:sz w:val="22"/>
                <w:szCs w:val="22"/>
              </w:rPr>
              <w:t>Notebook with hard cover</w:t>
            </w:r>
          </w:p>
        </w:tc>
        <w:tc>
          <w:tcPr>
            <w:tcW w:w="1559" w:type="dxa"/>
          </w:tcPr>
          <w:p w14:paraId="3733CA12" w14:textId="1D90784B" w:rsidR="00D308BD" w:rsidRPr="00684871" w:rsidRDefault="00D308BD" w:rsidP="00D308BD">
            <w:pPr>
              <w:jc w:val="center"/>
              <w:rPr>
                <w:rFonts w:ascii="Arial" w:hAnsi="Arial" w:cs="Arial"/>
                <w:sz w:val="19"/>
                <w:szCs w:val="19"/>
                <w:lang w:val="fr-FR"/>
              </w:rPr>
            </w:pPr>
            <w:r w:rsidRPr="00684871">
              <w:rPr>
                <w:rFonts w:ascii="Arial" w:hAnsi="Arial" w:cs="Arial"/>
                <w:sz w:val="19"/>
                <w:szCs w:val="19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58DBF186" w14:textId="6D60B471" w:rsidR="00D308BD" w:rsidRPr="00E0010A" w:rsidRDefault="00D308BD" w:rsidP="00D308BD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pcs</w:t>
            </w:r>
          </w:p>
        </w:tc>
        <w:tc>
          <w:tcPr>
            <w:tcW w:w="1276" w:type="dxa"/>
            <w:tcBorders>
              <w:right w:val="single" w:sz="6" w:space="0" w:color="auto"/>
            </w:tcBorders>
            <w:vAlign w:val="center"/>
          </w:tcPr>
          <w:p w14:paraId="08CD8B7B" w14:textId="31F740BF" w:rsidR="00D308BD" w:rsidRPr="00E0010A" w:rsidRDefault="00D308BD" w:rsidP="00D308BD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552" w:type="dxa"/>
            <w:tcBorders>
              <w:left w:val="single" w:sz="6" w:space="0" w:color="auto"/>
            </w:tcBorders>
          </w:tcPr>
          <w:p w14:paraId="506CB371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26" w:type="dxa"/>
          </w:tcPr>
          <w:p w14:paraId="752CD402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53CE4863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</w:tr>
      <w:tr w:rsidR="00D308BD" w:rsidRPr="006C3B3F" w14:paraId="76B3444A" w14:textId="77777777" w:rsidTr="001E411E">
        <w:trPr>
          <w:trHeight w:val="288"/>
        </w:trPr>
        <w:tc>
          <w:tcPr>
            <w:tcW w:w="494" w:type="dxa"/>
            <w:vAlign w:val="center"/>
          </w:tcPr>
          <w:p w14:paraId="60CB8613" w14:textId="47B9E76D" w:rsidR="00D308BD" w:rsidRPr="000F2A99" w:rsidRDefault="00D308BD" w:rsidP="000F2A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F2A99">
              <w:rPr>
                <w:rFonts w:ascii="Arial" w:hAnsi="Arial" w:cs="Arial"/>
                <w:sz w:val="22"/>
                <w:szCs w:val="22"/>
              </w:rPr>
              <w:t>47</w:t>
            </w:r>
          </w:p>
        </w:tc>
        <w:tc>
          <w:tcPr>
            <w:tcW w:w="4213" w:type="dxa"/>
            <w:vAlign w:val="center"/>
          </w:tcPr>
          <w:p w14:paraId="7AE37305" w14:textId="21C9C133" w:rsidR="00D308BD" w:rsidRPr="00E0010A" w:rsidRDefault="00D308BD" w:rsidP="00D308BD">
            <w:pPr>
              <w:jc w:val="both"/>
              <w:rPr>
                <w:rFonts w:ascii="Arial" w:hAnsi="Arial" w:cs="Arial"/>
                <w:noProof w:val="0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Good quality reusable latex hand gloves </w:t>
            </w:r>
          </w:p>
        </w:tc>
        <w:tc>
          <w:tcPr>
            <w:tcW w:w="1559" w:type="dxa"/>
          </w:tcPr>
          <w:p w14:paraId="02C08B25" w14:textId="4A639B87" w:rsidR="00D308BD" w:rsidRPr="00684871" w:rsidRDefault="00D308BD" w:rsidP="00D308BD">
            <w:pPr>
              <w:jc w:val="center"/>
              <w:rPr>
                <w:rFonts w:ascii="Arial" w:hAnsi="Arial" w:cs="Arial"/>
                <w:sz w:val="19"/>
                <w:szCs w:val="19"/>
                <w:lang w:val="fr-FR"/>
              </w:rPr>
            </w:pPr>
            <w:r w:rsidRPr="00684871">
              <w:rPr>
                <w:rFonts w:ascii="Arial" w:hAnsi="Arial" w:cs="Arial"/>
                <w:sz w:val="19"/>
                <w:szCs w:val="19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2FA6B587" w14:textId="757BB63A" w:rsidR="00D308BD" w:rsidRPr="00E0010A" w:rsidRDefault="00D308BD" w:rsidP="00D308BD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Pairs</w:t>
            </w:r>
          </w:p>
        </w:tc>
        <w:tc>
          <w:tcPr>
            <w:tcW w:w="1276" w:type="dxa"/>
            <w:tcBorders>
              <w:right w:val="single" w:sz="6" w:space="0" w:color="auto"/>
            </w:tcBorders>
            <w:vAlign w:val="center"/>
          </w:tcPr>
          <w:p w14:paraId="298EC088" w14:textId="260ABCEB" w:rsidR="00D308BD" w:rsidRPr="00E0010A" w:rsidRDefault="00D308BD" w:rsidP="00D308BD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552" w:type="dxa"/>
            <w:tcBorders>
              <w:left w:val="single" w:sz="6" w:space="0" w:color="auto"/>
            </w:tcBorders>
          </w:tcPr>
          <w:p w14:paraId="647CECA2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26" w:type="dxa"/>
          </w:tcPr>
          <w:p w14:paraId="278EEAC7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30D1ABA9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</w:tr>
      <w:tr w:rsidR="00D308BD" w:rsidRPr="006C3B3F" w14:paraId="6090859C" w14:textId="77777777" w:rsidTr="001E411E">
        <w:trPr>
          <w:trHeight w:val="288"/>
        </w:trPr>
        <w:tc>
          <w:tcPr>
            <w:tcW w:w="494" w:type="dxa"/>
            <w:vAlign w:val="center"/>
          </w:tcPr>
          <w:p w14:paraId="564FB92D" w14:textId="41F01006" w:rsidR="00D308BD" w:rsidRPr="000F2A99" w:rsidRDefault="00D308BD" w:rsidP="000F2A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F2A99">
              <w:rPr>
                <w:rFonts w:ascii="Arial" w:hAnsi="Arial" w:cs="Arial"/>
                <w:sz w:val="22"/>
                <w:szCs w:val="22"/>
              </w:rPr>
              <w:t>48</w:t>
            </w:r>
          </w:p>
        </w:tc>
        <w:tc>
          <w:tcPr>
            <w:tcW w:w="4213" w:type="dxa"/>
            <w:vAlign w:val="center"/>
          </w:tcPr>
          <w:p w14:paraId="4B7FDB93" w14:textId="54057620" w:rsidR="00D308BD" w:rsidRPr="007F1461" w:rsidRDefault="00D308BD" w:rsidP="00D308BD">
            <w:pPr>
              <w:jc w:val="both"/>
              <w:rPr>
                <w:rFonts w:ascii="Arial" w:hAnsi="Arial" w:cs="Arial"/>
                <w:noProof w:val="0"/>
              </w:rPr>
            </w:pPr>
            <w:r>
              <w:rPr>
                <w:rFonts w:ascii="Arial" w:hAnsi="Arial" w:cs="Arial"/>
                <w:sz w:val="22"/>
                <w:szCs w:val="22"/>
              </w:rPr>
              <w:t>One-time plate</w:t>
            </w:r>
          </w:p>
        </w:tc>
        <w:tc>
          <w:tcPr>
            <w:tcW w:w="1559" w:type="dxa"/>
          </w:tcPr>
          <w:p w14:paraId="03176348" w14:textId="6A52726A" w:rsidR="00D308BD" w:rsidRPr="00684871" w:rsidRDefault="00D308BD" w:rsidP="00D308BD">
            <w:pPr>
              <w:jc w:val="center"/>
              <w:rPr>
                <w:rFonts w:ascii="Arial" w:hAnsi="Arial" w:cs="Arial"/>
                <w:sz w:val="19"/>
                <w:szCs w:val="19"/>
                <w:lang w:val="fr-FR"/>
              </w:rPr>
            </w:pPr>
            <w:r w:rsidRPr="00684871">
              <w:rPr>
                <w:rFonts w:ascii="Arial" w:hAnsi="Arial" w:cs="Arial"/>
                <w:sz w:val="19"/>
                <w:szCs w:val="19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33488292" w14:textId="04FE41F1" w:rsidR="00D308BD" w:rsidRPr="00E0010A" w:rsidRDefault="00D308BD" w:rsidP="00D308BD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Dozen</w:t>
            </w:r>
          </w:p>
        </w:tc>
        <w:tc>
          <w:tcPr>
            <w:tcW w:w="1276" w:type="dxa"/>
            <w:tcBorders>
              <w:right w:val="single" w:sz="6" w:space="0" w:color="auto"/>
            </w:tcBorders>
            <w:vAlign w:val="center"/>
          </w:tcPr>
          <w:p w14:paraId="7FC5E478" w14:textId="2934615E" w:rsidR="00D308BD" w:rsidRPr="00E0010A" w:rsidRDefault="00D308BD" w:rsidP="00D308BD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552" w:type="dxa"/>
            <w:tcBorders>
              <w:left w:val="single" w:sz="6" w:space="0" w:color="auto"/>
            </w:tcBorders>
          </w:tcPr>
          <w:p w14:paraId="65DAC0BC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26" w:type="dxa"/>
          </w:tcPr>
          <w:p w14:paraId="1420D0EE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49FBEBC3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</w:tr>
      <w:tr w:rsidR="00D308BD" w:rsidRPr="006C3B3F" w14:paraId="40F41565" w14:textId="77777777" w:rsidTr="001E411E">
        <w:trPr>
          <w:trHeight w:val="288"/>
        </w:trPr>
        <w:tc>
          <w:tcPr>
            <w:tcW w:w="494" w:type="dxa"/>
            <w:vAlign w:val="center"/>
          </w:tcPr>
          <w:p w14:paraId="23628F7C" w14:textId="31A37E56" w:rsidR="00D308BD" w:rsidRPr="000F2A99" w:rsidRDefault="00D308BD" w:rsidP="000F2A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F2A99">
              <w:rPr>
                <w:rFonts w:ascii="Arial" w:hAnsi="Arial" w:cs="Arial"/>
                <w:sz w:val="22"/>
                <w:szCs w:val="22"/>
              </w:rPr>
              <w:t>49</w:t>
            </w:r>
          </w:p>
        </w:tc>
        <w:tc>
          <w:tcPr>
            <w:tcW w:w="4213" w:type="dxa"/>
            <w:vAlign w:val="center"/>
          </w:tcPr>
          <w:p w14:paraId="17274B69" w14:textId="70919718" w:rsidR="00D308BD" w:rsidRPr="001E411E" w:rsidRDefault="00D308BD" w:rsidP="00D308BD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One-time Spoon </w:t>
            </w:r>
          </w:p>
        </w:tc>
        <w:tc>
          <w:tcPr>
            <w:tcW w:w="1559" w:type="dxa"/>
          </w:tcPr>
          <w:p w14:paraId="5984B9EF" w14:textId="77FC4DAE" w:rsidR="00D308BD" w:rsidRPr="00684871" w:rsidRDefault="00D308BD" w:rsidP="00D308BD">
            <w:pPr>
              <w:jc w:val="center"/>
              <w:rPr>
                <w:rFonts w:ascii="Arial" w:hAnsi="Arial" w:cs="Arial"/>
                <w:sz w:val="19"/>
                <w:szCs w:val="19"/>
                <w:lang w:val="fr-FR"/>
              </w:rPr>
            </w:pPr>
            <w:r w:rsidRPr="00684871">
              <w:rPr>
                <w:rFonts w:ascii="Arial" w:hAnsi="Arial" w:cs="Arial"/>
                <w:sz w:val="19"/>
                <w:szCs w:val="19"/>
              </w:rPr>
              <w:t>Yes (If Requested)</w:t>
            </w:r>
          </w:p>
        </w:tc>
        <w:tc>
          <w:tcPr>
            <w:tcW w:w="992" w:type="dxa"/>
            <w:vAlign w:val="center"/>
          </w:tcPr>
          <w:p w14:paraId="53DDE7E8" w14:textId="59880A12" w:rsidR="00D308BD" w:rsidRPr="00E0010A" w:rsidRDefault="00D308BD" w:rsidP="00D308BD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Dozen</w:t>
            </w:r>
          </w:p>
        </w:tc>
        <w:tc>
          <w:tcPr>
            <w:tcW w:w="1276" w:type="dxa"/>
            <w:tcBorders>
              <w:right w:val="single" w:sz="6" w:space="0" w:color="auto"/>
            </w:tcBorders>
            <w:vAlign w:val="center"/>
          </w:tcPr>
          <w:p w14:paraId="03168035" w14:textId="52F733D9" w:rsidR="00D308BD" w:rsidRPr="00E0010A" w:rsidRDefault="00D308BD" w:rsidP="00D308BD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552" w:type="dxa"/>
            <w:tcBorders>
              <w:left w:val="single" w:sz="6" w:space="0" w:color="auto"/>
            </w:tcBorders>
          </w:tcPr>
          <w:p w14:paraId="11412B54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26" w:type="dxa"/>
          </w:tcPr>
          <w:p w14:paraId="0C27E03B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335" w:type="dxa"/>
          </w:tcPr>
          <w:p w14:paraId="70D1F014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</w:tr>
    </w:tbl>
    <w:p w14:paraId="72F3EEED" w14:textId="77777777" w:rsidR="006C3B3F" w:rsidRDefault="006C3B3F">
      <w:pPr>
        <w:rPr>
          <w:rFonts w:ascii="Arial" w:hAnsi="Arial" w:cs="Arial"/>
          <w:b/>
          <w:smallCaps/>
          <w:u w:val="single"/>
          <w:lang w:val="en-GB"/>
        </w:rPr>
      </w:pPr>
    </w:p>
    <w:p w14:paraId="5B3A8F6A" w14:textId="77777777" w:rsidR="00D308BD" w:rsidRDefault="00D308BD">
      <w:pPr>
        <w:rPr>
          <w:rFonts w:ascii="Arial" w:hAnsi="Arial" w:cs="Arial"/>
          <w:b/>
          <w:smallCaps/>
          <w:u w:val="single"/>
          <w:lang w:val="en-GB"/>
        </w:rPr>
      </w:pPr>
    </w:p>
    <w:p w14:paraId="731588AF" w14:textId="5CE9E91E" w:rsidR="00D308BD" w:rsidRPr="00B048B0" w:rsidRDefault="00D308BD" w:rsidP="00D308BD">
      <w:pPr>
        <w:rPr>
          <w:rFonts w:ascii="Arial" w:hAnsi="Arial" w:cs="Arial"/>
          <w:color w:val="0070C0"/>
          <w:sz w:val="24"/>
          <w:szCs w:val="24"/>
          <w:lang w:val="en-GB"/>
        </w:rPr>
      </w:pPr>
      <w:r w:rsidRPr="0001509E">
        <w:rPr>
          <w:rFonts w:ascii="Arial" w:hAnsi="Arial" w:cs="Arial"/>
          <w:b/>
          <w:bCs/>
          <w:smallCaps/>
          <w:noProof w:val="0"/>
          <w:sz w:val="22"/>
          <w:szCs w:val="22"/>
          <w:u w:val="single"/>
        </w:rPr>
        <w:t xml:space="preserve">LOT </w:t>
      </w:r>
      <w:r w:rsidR="00A700AB">
        <w:rPr>
          <w:rFonts w:ascii="Arial" w:hAnsi="Arial" w:cs="Arial"/>
          <w:b/>
          <w:bCs/>
          <w:smallCaps/>
          <w:noProof w:val="0"/>
          <w:sz w:val="22"/>
          <w:szCs w:val="22"/>
          <w:u w:val="single"/>
        </w:rPr>
        <w:t>4</w:t>
      </w:r>
      <w:r w:rsidRPr="0001509E">
        <w:rPr>
          <w:rFonts w:ascii="Arial" w:hAnsi="Arial" w:cs="Arial"/>
          <w:b/>
          <w:bCs/>
          <w:smallCaps/>
          <w:noProof w:val="0"/>
          <w:sz w:val="22"/>
          <w:szCs w:val="22"/>
        </w:rPr>
        <w:t>:</w:t>
      </w:r>
      <w:r w:rsidRPr="0001509E">
        <w:rPr>
          <w:rFonts w:ascii="Arial" w:hAnsi="Arial" w:cs="Arial"/>
          <w:b/>
          <w:bCs/>
          <w:smallCaps/>
          <w:noProof w:val="0"/>
          <w:color w:val="0070C0"/>
          <w:sz w:val="22"/>
          <w:szCs w:val="22"/>
        </w:rPr>
        <w:t xml:space="preserve"> </w:t>
      </w:r>
      <w:r w:rsidRPr="0001509E">
        <w:rPr>
          <w:rFonts w:ascii="Arial" w:hAnsi="Arial" w:cs="Arial"/>
          <w:b/>
          <w:bCs/>
          <w:color w:val="0070C0"/>
          <w:sz w:val="22"/>
          <w:szCs w:val="22"/>
          <w:lang w:val="en-GB"/>
        </w:rPr>
        <w:t xml:space="preserve"> </w:t>
      </w:r>
      <w:r>
        <w:rPr>
          <w:rFonts w:ascii="Arial" w:hAnsi="Arial" w:cs="Arial"/>
          <w:b/>
          <w:bCs/>
          <w:color w:val="0070C0"/>
          <w:sz w:val="24"/>
          <w:szCs w:val="24"/>
          <w:lang w:val="en-GB"/>
        </w:rPr>
        <w:t>Services</w:t>
      </w:r>
    </w:p>
    <w:p w14:paraId="25596F74" w14:textId="77777777" w:rsidR="00D308BD" w:rsidRDefault="00D308BD">
      <w:pPr>
        <w:rPr>
          <w:rFonts w:ascii="Arial" w:hAnsi="Arial" w:cs="Arial"/>
          <w:b/>
          <w:smallCaps/>
          <w:u w:val="single"/>
          <w:lang w:val="en-GB"/>
        </w:rPr>
      </w:pPr>
    </w:p>
    <w:tbl>
      <w:tblPr>
        <w:tblW w:w="155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4"/>
        <w:gridCol w:w="4071"/>
        <w:gridCol w:w="1559"/>
        <w:gridCol w:w="993"/>
        <w:gridCol w:w="1275"/>
        <w:gridCol w:w="2835"/>
        <w:gridCol w:w="2127"/>
        <w:gridCol w:w="2193"/>
      </w:tblGrid>
      <w:tr w:rsidR="00D308BD" w:rsidRPr="006C3B3F" w14:paraId="1AF28407" w14:textId="77777777" w:rsidTr="00503E57">
        <w:tc>
          <w:tcPr>
            <w:tcW w:w="494" w:type="dxa"/>
            <w:shd w:val="clear" w:color="auto" w:fill="CECECE"/>
            <w:vAlign w:val="center"/>
          </w:tcPr>
          <w:p w14:paraId="350EE694" w14:textId="77777777" w:rsidR="00D308BD" w:rsidRPr="006C3B3F" w:rsidRDefault="00D308BD" w:rsidP="00503E57">
            <w:pPr>
              <w:jc w:val="center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7898" w:type="dxa"/>
            <w:gridSpan w:val="4"/>
            <w:tcBorders>
              <w:right w:val="single" w:sz="6" w:space="0" w:color="auto"/>
            </w:tcBorders>
            <w:shd w:val="clear" w:color="auto" w:fill="CECECE"/>
          </w:tcPr>
          <w:p w14:paraId="17B095FB" w14:textId="77777777" w:rsidR="00D308BD" w:rsidRPr="006C3B3F" w:rsidRDefault="00D308BD" w:rsidP="00503E57">
            <w:pPr>
              <w:jc w:val="center"/>
              <w:rPr>
                <w:rFonts w:ascii="Arial" w:hAnsi="Arial" w:cs="Arial"/>
                <w:lang w:val="en-GB"/>
              </w:rPr>
            </w:pPr>
            <w:r w:rsidRPr="006C3B3F">
              <w:rPr>
                <w:rFonts w:ascii="Arial" w:hAnsi="Arial" w:cs="Arial"/>
                <w:b/>
                <w:lang w:val="en-GB"/>
              </w:rPr>
              <w:t>To be filled in by ACTED</w:t>
            </w:r>
          </w:p>
        </w:tc>
        <w:tc>
          <w:tcPr>
            <w:tcW w:w="7155" w:type="dxa"/>
            <w:gridSpan w:val="3"/>
            <w:tcBorders>
              <w:left w:val="single" w:sz="6" w:space="0" w:color="auto"/>
            </w:tcBorders>
            <w:shd w:val="clear" w:color="auto" w:fill="CECECE"/>
          </w:tcPr>
          <w:p w14:paraId="6C768C55" w14:textId="77777777" w:rsidR="00D308BD" w:rsidRPr="006C3B3F" w:rsidRDefault="00D308BD" w:rsidP="00503E57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6C3B3F">
              <w:rPr>
                <w:rFonts w:ascii="Arial" w:hAnsi="Arial" w:cs="Arial"/>
                <w:b/>
                <w:lang w:val="en-GB"/>
              </w:rPr>
              <w:t>To be filled in by the Bidder</w:t>
            </w:r>
          </w:p>
        </w:tc>
      </w:tr>
      <w:tr w:rsidR="00D308BD" w:rsidRPr="006C3B3F" w14:paraId="37DEA845" w14:textId="77777777" w:rsidTr="00503E57">
        <w:tc>
          <w:tcPr>
            <w:tcW w:w="494" w:type="dxa"/>
            <w:shd w:val="clear" w:color="auto" w:fill="CECECE"/>
            <w:vAlign w:val="center"/>
          </w:tcPr>
          <w:p w14:paraId="64BFD0CA" w14:textId="77777777" w:rsidR="00D308BD" w:rsidRPr="006C3B3F" w:rsidRDefault="00D308BD" w:rsidP="00503E57">
            <w:pPr>
              <w:jc w:val="center"/>
              <w:rPr>
                <w:rFonts w:ascii="Arial" w:hAnsi="Arial" w:cs="Arial"/>
                <w:b/>
                <w:sz w:val="18"/>
                <w:lang w:val="en-GB"/>
              </w:rPr>
            </w:pPr>
            <w:r w:rsidRPr="006C3B3F">
              <w:rPr>
                <w:rFonts w:ascii="Arial" w:hAnsi="Arial" w:cs="Arial"/>
                <w:b/>
                <w:sz w:val="18"/>
                <w:lang w:val="en-GB"/>
              </w:rPr>
              <w:t>N°</w:t>
            </w:r>
          </w:p>
        </w:tc>
        <w:tc>
          <w:tcPr>
            <w:tcW w:w="4071" w:type="dxa"/>
            <w:shd w:val="clear" w:color="auto" w:fill="CECECE"/>
            <w:vAlign w:val="center"/>
          </w:tcPr>
          <w:p w14:paraId="2DB9C3D4" w14:textId="77777777" w:rsidR="00D308BD" w:rsidRPr="006C3B3F" w:rsidRDefault="00D308BD" w:rsidP="00503E57">
            <w:pPr>
              <w:jc w:val="center"/>
              <w:rPr>
                <w:rFonts w:ascii="Arial" w:hAnsi="Arial" w:cs="Arial"/>
                <w:b/>
                <w:sz w:val="18"/>
                <w:lang w:val="en-GB"/>
              </w:rPr>
            </w:pPr>
            <w:r w:rsidRPr="006C3B3F">
              <w:rPr>
                <w:rFonts w:ascii="Arial" w:hAnsi="Arial" w:cs="Arial"/>
                <w:b/>
                <w:sz w:val="18"/>
                <w:lang w:val="en-GB"/>
              </w:rPr>
              <w:t>Items description &amp; technical specifications</w:t>
            </w:r>
          </w:p>
        </w:tc>
        <w:tc>
          <w:tcPr>
            <w:tcW w:w="1559" w:type="dxa"/>
            <w:shd w:val="clear" w:color="auto" w:fill="CECECE"/>
            <w:vAlign w:val="center"/>
          </w:tcPr>
          <w:p w14:paraId="4A9A6BD0" w14:textId="77777777" w:rsidR="00D308BD" w:rsidRPr="006C3B3F" w:rsidRDefault="00D308BD" w:rsidP="00503E57">
            <w:pPr>
              <w:jc w:val="center"/>
              <w:rPr>
                <w:rFonts w:ascii="Arial" w:hAnsi="Arial" w:cs="Arial"/>
                <w:b/>
                <w:sz w:val="18"/>
                <w:lang w:val="en-GB"/>
              </w:rPr>
            </w:pPr>
            <w:r w:rsidRPr="006C3B3F">
              <w:rPr>
                <w:rFonts w:ascii="Arial" w:hAnsi="Arial" w:cs="Arial"/>
                <w:b/>
                <w:sz w:val="18"/>
                <w:lang w:val="en-GB"/>
              </w:rPr>
              <w:t xml:space="preserve">Sample required </w:t>
            </w:r>
            <w:r w:rsidRPr="006C3B3F">
              <w:rPr>
                <w:rFonts w:ascii="Arial" w:hAnsi="Arial" w:cs="Arial"/>
                <w:sz w:val="18"/>
                <w:lang w:val="en-GB"/>
              </w:rPr>
              <w:t>YES/NO</w:t>
            </w:r>
          </w:p>
        </w:tc>
        <w:tc>
          <w:tcPr>
            <w:tcW w:w="993" w:type="dxa"/>
            <w:shd w:val="clear" w:color="auto" w:fill="CECECE"/>
            <w:vAlign w:val="center"/>
          </w:tcPr>
          <w:p w14:paraId="2126F590" w14:textId="77777777" w:rsidR="00D308BD" w:rsidRPr="006C3B3F" w:rsidRDefault="00D308BD" w:rsidP="00503E57">
            <w:pPr>
              <w:jc w:val="center"/>
              <w:rPr>
                <w:rFonts w:ascii="Arial" w:hAnsi="Arial" w:cs="Arial"/>
                <w:b/>
                <w:sz w:val="18"/>
                <w:lang w:val="en-GB"/>
              </w:rPr>
            </w:pPr>
            <w:r w:rsidRPr="006C3B3F">
              <w:rPr>
                <w:rFonts w:ascii="Arial" w:hAnsi="Arial" w:cs="Arial"/>
                <w:b/>
                <w:sz w:val="18"/>
                <w:lang w:val="en-GB"/>
              </w:rPr>
              <w:t>Unit</w:t>
            </w:r>
          </w:p>
        </w:tc>
        <w:tc>
          <w:tcPr>
            <w:tcW w:w="1275" w:type="dxa"/>
            <w:tcBorders>
              <w:right w:val="single" w:sz="6" w:space="0" w:color="auto"/>
            </w:tcBorders>
            <w:shd w:val="clear" w:color="auto" w:fill="CECECE"/>
            <w:vAlign w:val="center"/>
          </w:tcPr>
          <w:p w14:paraId="6EA75779" w14:textId="77777777" w:rsidR="00D308BD" w:rsidRPr="006C3B3F" w:rsidRDefault="00D308BD" w:rsidP="00503E57">
            <w:pPr>
              <w:jc w:val="center"/>
              <w:rPr>
                <w:rFonts w:ascii="Arial" w:hAnsi="Arial" w:cs="Arial"/>
                <w:b/>
                <w:sz w:val="18"/>
                <w:lang w:val="en-GB"/>
              </w:rPr>
            </w:pPr>
            <w:r w:rsidRPr="006C3B3F">
              <w:rPr>
                <w:rFonts w:ascii="Arial" w:hAnsi="Arial" w:cs="Arial"/>
                <w:b/>
                <w:sz w:val="18"/>
                <w:lang w:val="en-GB"/>
              </w:rPr>
              <w:t>Quantity</w:t>
            </w:r>
          </w:p>
          <w:p w14:paraId="24D3A5B5" w14:textId="77777777" w:rsidR="00D308BD" w:rsidRPr="006C3B3F" w:rsidRDefault="00D308BD" w:rsidP="00503E57">
            <w:pPr>
              <w:jc w:val="center"/>
              <w:rPr>
                <w:rFonts w:ascii="Arial" w:hAnsi="Arial" w:cs="Arial"/>
                <w:b/>
                <w:sz w:val="18"/>
                <w:lang w:val="en-GB"/>
              </w:rPr>
            </w:pPr>
            <w:r w:rsidRPr="006C3B3F">
              <w:rPr>
                <w:rFonts w:ascii="Arial" w:hAnsi="Arial" w:cs="Arial"/>
                <w:b/>
                <w:sz w:val="18"/>
                <w:lang w:val="en-GB"/>
              </w:rPr>
              <w:t>(1)</w:t>
            </w:r>
          </w:p>
        </w:tc>
        <w:tc>
          <w:tcPr>
            <w:tcW w:w="2835" w:type="dxa"/>
            <w:tcBorders>
              <w:left w:val="single" w:sz="6" w:space="0" w:color="auto"/>
            </w:tcBorders>
            <w:shd w:val="clear" w:color="auto" w:fill="CECECE"/>
            <w:vAlign w:val="center"/>
          </w:tcPr>
          <w:p w14:paraId="6688E831" w14:textId="77777777" w:rsidR="00D308BD" w:rsidRPr="006C3B3F" w:rsidRDefault="00D308BD" w:rsidP="00503E57">
            <w:pPr>
              <w:jc w:val="center"/>
              <w:rPr>
                <w:rFonts w:ascii="Arial" w:hAnsi="Arial" w:cs="Arial"/>
                <w:b/>
                <w:sz w:val="18"/>
                <w:lang w:val="en-GB"/>
              </w:rPr>
            </w:pPr>
            <w:r w:rsidRPr="006C3B3F">
              <w:rPr>
                <w:rFonts w:ascii="Arial" w:hAnsi="Arial" w:cs="Arial"/>
                <w:b/>
                <w:sz w:val="18"/>
                <w:lang w:val="en-GB"/>
              </w:rPr>
              <w:t>Proposed description &amp; technical specifications</w:t>
            </w:r>
          </w:p>
          <w:p w14:paraId="2D409F08" w14:textId="77777777" w:rsidR="00D308BD" w:rsidRPr="006C3B3F" w:rsidRDefault="00D308BD" w:rsidP="00503E57">
            <w:pPr>
              <w:jc w:val="center"/>
              <w:rPr>
                <w:rFonts w:ascii="Arial" w:hAnsi="Arial" w:cs="Arial"/>
                <w:b/>
                <w:sz w:val="18"/>
                <w:lang w:val="en-GB"/>
              </w:rPr>
            </w:pPr>
            <w:r w:rsidRPr="006C3B3F">
              <w:rPr>
                <w:rFonts w:ascii="Arial" w:hAnsi="Arial" w:cs="Arial"/>
                <w:sz w:val="18"/>
                <w:lang w:val="en-GB"/>
              </w:rPr>
              <w:t>(include brand &amp; model if applicable)</w:t>
            </w:r>
          </w:p>
        </w:tc>
        <w:tc>
          <w:tcPr>
            <w:tcW w:w="2127" w:type="dxa"/>
            <w:shd w:val="clear" w:color="auto" w:fill="CECECE"/>
            <w:vAlign w:val="center"/>
          </w:tcPr>
          <w:p w14:paraId="2321B9B8" w14:textId="77777777" w:rsidR="00D308BD" w:rsidRPr="006C3B3F" w:rsidRDefault="00D308BD" w:rsidP="00503E57">
            <w:pPr>
              <w:jc w:val="center"/>
              <w:rPr>
                <w:rFonts w:ascii="Arial" w:hAnsi="Arial" w:cs="Arial"/>
                <w:b/>
                <w:sz w:val="18"/>
                <w:lang w:val="en-GB"/>
              </w:rPr>
            </w:pPr>
            <w:r w:rsidRPr="006C3B3F">
              <w:rPr>
                <w:rFonts w:ascii="Arial" w:hAnsi="Arial" w:cs="Arial"/>
                <w:b/>
                <w:sz w:val="18"/>
                <w:lang w:val="en-GB"/>
              </w:rPr>
              <w:t>Unit Price including all costs, tax &amp; Vat</w:t>
            </w:r>
          </w:p>
          <w:p w14:paraId="5FDE8A14" w14:textId="77777777" w:rsidR="00D308BD" w:rsidRPr="006C3B3F" w:rsidRDefault="00D308BD" w:rsidP="00503E57">
            <w:pPr>
              <w:jc w:val="center"/>
              <w:rPr>
                <w:rFonts w:ascii="Arial" w:hAnsi="Arial" w:cs="Arial"/>
                <w:b/>
                <w:i/>
                <w:color w:val="84A1B0"/>
                <w:sz w:val="18"/>
                <w:lang w:val="en-GB"/>
              </w:rPr>
            </w:pPr>
            <w:r w:rsidRPr="006C3B3F">
              <w:rPr>
                <w:rFonts w:ascii="Arial" w:hAnsi="Arial" w:cs="Arial"/>
                <w:b/>
                <w:i/>
                <w:color w:val="84A1B0"/>
                <w:sz w:val="18"/>
                <w:lang w:val="en-GB"/>
              </w:rPr>
              <w:t>(BDT)</w:t>
            </w:r>
          </w:p>
          <w:p w14:paraId="776410FB" w14:textId="77777777" w:rsidR="00D308BD" w:rsidRPr="006C3B3F" w:rsidRDefault="00D308BD" w:rsidP="00503E57">
            <w:pPr>
              <w:jc w:val="center"/>
              <w:rPr>
                <w:rFonts w:ascii="Arial" w:hAnsi="Arial" w:cs="Arial"/>
                <w:b/>
                <w:sz w:val="18"/>
                <w:lang w:val="en-GB"/>
              </w:rPr>
            </w:pPr>
            <w:r w:rsidRPr="006C3B3F">
              <w:rPr>
                <w:rFonts w:ascii="Arial" w:hAnsi="Arial" w:cs="Arial"/>
                <w:b/>
                <w:sz w:val="18"/>
                <w:lang w:val="en-GB"/>
              </w:rPr>
              <w:t>(2)</w:t>
            </w:r>
          </w:p>
        </w:tc>
        <w:tc>
          <w:tcPr>
            <w:tcW w:w="2193" w:type="dxa"/>
            <w:shd w:val="clear" w:color="auto" w:fill="CECECE"/>
            <w:vAlign w:val="center"/>
          </w:tcPr>
          <w:p w14:paraId="54EC66B7" w14:textId="77777777" w:rsidR="00D308BD" w:rsidRPr="006C3B3F" w:rsidRDefault="00D308BD" w:rsidP="00503E57">
            <w:pPr>
              <w:jc w:val="center"/>
              <w:rPr>
                <w:rFonts w:ascii="Arial" w:hAnsi="Arial" w:cs="Arial"/>
                <w:b/>
                <w:sz w:val="18"/>
                <w:lang w:val="en-GB"/>
              </w:rPr>
            </w:pPr>
            <w:r w:rsidRPr="006C3B3F">
              <w:rPr>
                <w:rFonts w:ascii="Arial" w:hAnsi="Arial" w:cs="Arial"/>
                <w:b/>
                <w:sz w:val="18"/>
                <w:lang w:val="en-GB"/>
              </w:rPr>
              <w:t>Total Price including all costs tax &amp; Vat</w:t>
            </w:r>
          </w:p>
          <w:p w14:paraId="0C2D6C4D" w14:textId="77777777" w:rsidR="00D308BD" w:rsidRPr="006C3B3F" w:rsidRDefault="00D308BD" w:rsidP="00503E57">
            <w:pPr>
              <w:jc w:val="center"/>
              <w:rPr>
                <w:rFonts w:ascii="Arial" w:hAnsi="Arial" w:cs="Arial"/>
                <w:b/>
                <w:i/>
                <w:color w:val="84A1B0"/>
                <w:sz w:val="18"/>
                <w:lang w:val="en-GB"/>
              </w:rPr>
            </w:pPr>
            <w:r w:rsidRPr="006C3B3F">
              <w:rPr>
                <w:rFonts w:ascii="Arial" w:hAnsi="Arial" w:cs="Arial"/>
                <w:b/>
                <w:i/>
                <w:color w:val="84A1B0"/>
                <w:sz w:val="18"/>
                <w:lang w:val="en-GB"/>
              </w:rPr>
              <w:t>(BDT)</w:t>
            </w:r>
          </w:p>
          <w:p w14:paraId="45A07614" w14:textId="77777777" w:rsidR="00D308BD" w:rsidRPr="006C3B3F" w:rsidRDefault="00D308BD" w:rsidP="00503E57">
            <w:pPr>
              <w:jc w:val="center"/>
              <w:rPr>
                <w:rFonts w:ascii="Arial" w:hAnsi="Arial" w:cs="Arial"/>
                <w:b/>
                <w:sz w:val="18"/>
                <w:lang w:val="en-GB"/>
              </w:rPr>
            </w:pPr>
            <w:r w:rsidRPr="006C3B3F">
              <w:rPr>
                <w:rFonts w:ascii="Arial" w:hAnsi="Arial" w:cs="Arial"/>
                <w:b/>
                <w:sz w:val="18"/>
                <w:lang w:val="en-GB"/>
              </w:rPr>
              <w:t>(1) x  (2)</w:t>
            </w:r>
          </w:p>
        </w:tc>
      </w:tr>
      <w:tr w:rsidR="00D308BD" w:rsidRPr="006C3B3F" w14:paraId="6F79A1C9" w14:textId="77777777" w:rsidTr="00503E57">
        <w:trPr>
          <w:trHeight w:val="288"/>
        </w:trPr>
        <w:tc>
          <w:tcPr>
            <w:tcW w:w="494" w:type="dxa"/>
            <w:vAlign w:val="center"/>
          </w:tcPr>
          <w:p w14:paraId="73EA3216" w14:textId="77777777" w:rsidR="00D308BD" w:rsidRPr="006C3B3F" w:rsidRDefault="00D308BD" w:rsidP="00D308BD">
            <w:pPr>
              <w:jc w:val="center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071" w:type="dxa"/>
            <w:vAlign w:val="center"/>
          </w:tcPr>
          <w:p w14:paraId="7A9059B8" w14:textId="53BF5AF0" w:rsidR="00D308BD" w:rsidRPr="00E0010A" w:rsidRDefault="00D308BD" w:rsidP="00D308BD">
            <w:pPr>
              <w:jc w:val="both"/>
              <w:rPr>
                <w:rFonts w:ascii="Arial" w:hAnsi="Arial" w:cs="Arial"/>
                <w:i/>
                <w:noProof w:val="0"/>
                <w:color w:val="C45911"/>
              </w:rPr>
            </w:pPr>
            <w:r>
              <w:rPr>
                <w:rFonts w:ascii="Arial" w:hAnsi="Arial" w:cs="Arial"/>
                <w:sz w:val="22"/>
                <w:szCs w:val="22"/>
              </w:rPr>
              <w:t>Sound System Service</w:t>
            </w:r>
          </w:p>
        </w:tc>
        <w:tc>
          <w:tcPr>
            <w:tcW w:w="1559" w:type="dxa"/>
            <w:vAlign w:val="center"/>
          </w:tcPr>
          <w:p w14:paraId="0ECEDF0F" w14:textId="77777777" w:rsidR="00D308BD" w:rsidRPr="006C3B3F" w:rsidRDefault="00D308BD" w:rsidP="00D308BD">
            <w:pPr>
              <w:jc w:val="center"/>
              <w:rPr>
                <w:rFonts w:ascii="Arial" w:hAnsi="Arial" w:cs="Arial"/>
                <w:lang w:val="fr-FR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3" w:type="dxa"/>
            <w:vAlign w:val="center"/>
          </w:tcPr>
          <w:p w14:paraId="314FF5A0" w14:textId="27AEFFEC" w:rsidR="00D308BD" w:rsidRPr="006C3B3F" w:rsidRDefault="00D308BD" w:rsidP="00D308BD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Service</w:t>
            </w:r>
          </w:p>
        </w:tc>
        <w:tc>
          <w:tcPr>
            <w:tcW w:w="1275" w:type="dxa"/>
            <w:tcBorders>
              <w:right w:val="single" w:sz="6" w:space="0" w:color="auto"/>
            </w:tcBorders>
            <w:vAlign w:val="center"/>
          </w:tcPr>
          <w:p w14:paraId="638ED749" w14:textId="7F9CBCD3" w:rsidR="00D308BD" w:rsidRPr="006C3B3F" w:rsidRDefault="00D308BD" w:rsidP="00D308BD">
            <w:pPr>
              <w:jc w:val="center"/>
              <w:rPr>
                <w:rFonts w:ascii="Arial" w:hAnsi="Arial" w:cs="Arial"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left w:val="single" w:sz="6" w:space="0" w:color="auto"/>
            </w:tcBorders>
          </w:tcPr>
          <w:p w14:paraId="79E5F564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27" w:type="dxa"/>
          </w:tcPr>
          <w:p w14:paraId="0603F06C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93" w:type="dxa"/>
          </w:tcPr>
          <w:p w14:paraId="602B12B5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</w:tr>
      <w:tr w:rsidR="00D308BD" w:rsidRPr="006C3B3F" w14:paraId="32306669" w14:textId="77777777" w:rsidTr="00503E57">
        <w:trPr>
          <w:trHeight w:val="288"/>
        </w:trPr>
        <w:tc>
          <w:tcPr>
            <w:tcW w:w="494" w:type="dxa"/>
            <w:vAlign w:val="center"/>
          </w:tcPr>
          <w:p w14:paraId="28409BC6" w14:textId="77777777" w:rsidR="00D308BD" w:rsidRPr="006C3B3F" w:rsidRDefault="00D308BD" w:rsidP="00D308BD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071" w:type="dxa"/>
            <w:vAlign w:val="center"/>
          </w:tcPr>
          <w:p w14:paraId="51A4C93B" w14:textId="6F109DEC" w:rsidR="00D308BD" w:rsidRPr="00E0010A" w:rsidRDefault="00D308BD" w:rsidP="00D308B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Sweing machine Servicing</w:t>
            </w:r>
            <w:r>
              <w:rPr>
                <w:rFonts w:ascii="Arial" w:hAnsi="Arial" w:cs="Arial"/>
                <w:sz w:val="22"/>
                <w:szCs w:val="22"/>
              </w:rPr>
              <w:br/>
              <w:t>Singer universal Machine</w:t>
            </w:r>
          </w:p>
        </w:tc>
        <w:tc>
          <w:tcPr>
            <w:tcW w:w="1559" w:type="dxa"/>
            <w:vAlign w:val="center"/>
          </w:tcPr>
          <w:p w14:paraId="39C8AF28" w14:textId="77777777" w:rsidR="00D308BD" w:rsidRPr="006C3B3F" w:rsidRDefault="00D308BD" w:rsidP="00D308BD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3" w:type="dxa"/>
            <w:vAlign w:val="center"/>
          </w:tcPr>
          <w:p w14:paraId="62F45963" w14:textId="3B04DE6B" w:rsidR="00D308BD" w:rsidRPr="006C3B3F" w:rsidRDefault="00D308BD" w:rsidP="00D308B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Service</w:t>
            </w:r>
          </w:p>
        </w:tc>
        <w:tc>
          <w:tcPr>
            <w:tcW w:w="1275" w:type="dxa"/>
            <w:tcBorders>
              <w:right w:val="single" w:sz="6" w:space="0" w:color="auto"/>
            </w:tcBorders>
            <w:vAlign w:val="center"/>
          </w:tcPr>
          <w:p w14:paraId="53160C39" w14:textId="44D57AC6" w:rsidR="00D308BD" w:rsidRPr="006C3B3F" w:rsidRDefault="00D308BD" w:rsidP="00D308B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left w:val="single" w:sz="6" w:space="0" w:color="auto"/>
            </w:tcBorders>
          </w:tcPr>
          <w:p w14:paraId="0FDFB7B5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27" w:type="dxa"/>
          </w:tcPr>
          <w:p w14:paraId="14975BCB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93" w:type="dxa"/>
          </w:tcPr>
          <w:p w14:paraId="0DA947B3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</w:tr>
      <w:tr w:rsidR="00D308BD" w:rsidRPr="006C3B3F" w14:paraId="1757D436" w14:textId="77777777" w:rsidTr="00503E57">
        <w:trPr>
          <w:trHeight w:val="288"/>
        </w:trPr>
        <w:tc>
          <w:tcPr>
            <w:tcW w:w="494" w:type="dxa"/>
            <w:vAlign w:val="center"/>
          </w:tcPr>
          <w:p w14:paraId="05D58F75" w14:textId="77777777" w:rsidR="00D308BD" w:rsidRPr="006C3B3F" w:rsidRDefault="00D308BD" w:rsidP="00D308BD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071" w:type="dxa"/>
            <w:vAlign w:val="center"/>
          </w:tcPr>
          <w:p w14:paraId="6CED2FA7" w14:textId="6B8766C9" w:rsidR="00D308BD" w:rsidRPr="00E0010A" w:rsidRDefault="00D308BD" w:rsidP="00D308B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Generator repairing servicing</w:t>
            </w:r>
            <w:r>
              <w:rPr>
                <w:rFonts w:ascii="Arial" w:hAnsi="Arial" w:cs="Arial"/>
                <w:sz w:val="22"/>
                <w:szCs w:val="22"/>
              </w:rPr>
              <w:br/>
              <w:t>Generator : SUPERIA-6000E</w:t>
            </w:r>
          </w:p>
        </w:tc>
        <w:tc>
          <w:tcPr>
            <w:tcW w:w="1559" w:type="dxa"/>
            <w:vAlign w:val="center"/>
          </w:tcPr>
          <w:p w14:paraId="624A03B1" w14:textId="77777777" w:rsidR="00D308BD" w:rsidRPr="006C3B3F" w:rsidRDefault="00D308BD" w:rsidP="00D308BD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3" w:type="dxa"/>
            <w:vAlign w:val="center"/>
          </w:tcPr>
          <w:p w14:paraId="4C7C780A" w14:textId="4CD3D7D8" w:rsidR="00D308BD" w:rsidRPr="006C3B3F" w:rsidRDefault="00D308BD" w:rsidP="00D308B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Service</w:t>
            </w:r>
          </w:p>
        </w:tc>
        <w:tc>
          <w:tcPr>
            <w:tcW w:w="1275" w:type="dxa"/>
            <w:tcBorders>
              <w:right w:val="single" w:sz="6" w:space="0" w:color="auto"/>
            </w:tcBorders>
            <w:vAlign w:val="center"/>
          </w:tcPr>
          <w:p w14:paraId="5E15F032" w14:textId="760C521B" w:rsidR="00D308BD" w:rsidRPr="006C3B3F" w:rsidRDefault="00D308BD" w:rsidP="00D308B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left w:val="single" w:sz="6" w:space="0" w:color="auto"/>
            </w:tcBorders>
          </w:tcPr>
          <w:p w14:paraId="0AACA2D5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27" w:type="dxa"/>
          </w:tcPr>
          <w:p w14:paraId="1BEF71BD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93" w:type="dxa"/>
          </w:tcPr>
          <w:p w14:paraId="4BEB2784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</w:tr>
      <w:tr w:rsidR="00D308BD" w:rsidRPr="006C3B3F" w14:paraId="38D09D9A" w14:textId="77777777" w:rsidTr="00503E57">
        <w:trPr>
          <w:trHeight w:val="288"/>
        </w:trPr>
        <w:tc>
          <w:tcPr>
            <w:tcW w:w="494" w:type="dxa"/>
            <w:vAlign w:val="center"/>
          </w:tcPr>
          <w:p w14:paraId="1F74EC9E" w14:textId="77777777" w:rsidR="00D308BD" w:rsidRPr="006C3B3F" w:rsidRDefault="00D308BD" w:rsidP="00D308BD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071" w:type="dxa"/>
            <w:vAlign w:val="center"/>
          </w:tcPr>
          <w:p w14:paraId="63A62A6F" w14:textId="447F1731" w:rsidR="00D308BD" w:rsidRPr="00E0010A" w:rsidRDefault="00D308BD" w:rsidP="00D308B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Referee Service for football match</w:t>
            </w:r>
          </w:p>
        </w:tc>
        <w:tc>
          <w:tcPr>
            <w:tcW w:w="1559" w:type="dxa"/>
            <w:vAlign w:val="center"/>
          </w:tcPr>
          <w:p w14:paraId="78B6D7A3" w14:textId="77777777" w:rsidR="00D308BD" w:rsidRPr="006C3B3F" w:rsidRDefault="00D308BD" w:rsidP="00D308BD">
            <w:pPr>
              <w:jc w:val="center"/>
              <w:rPr>
                <w:rFonts w:ascii="Arial" w:hAnsi="Arial" w:cs="Arial"/>
              </w:rPr>
            </w:pPr>
            <w:r w:rsidRPr="006C3B3F">
              <w:rPr>
                <w:rFonts w:ascii="Arial" w:hAnsi="Arial" w:cs="Arial"/>
              </w:rPr>
              <w:t>Yes (If Requested)</w:t>
            </w:r>
          </w:p>
        </w:tc>
        <w:tc>
          <w:tcPr>
            <w:tcW w:w="993" w:type="dxa"/>
            <w:vAlign w:val="center"/>
          </w:tcPr>
          <w:p w14:paraId="197B76F6" w14:textId="51B6D171" w:rsidR="00D308BD" w:rsidRPr="006C3B3F" w:rsidRDefault="00D308BD" w:rsidP="00D308B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Service</w:t>
            </w:r>
          </w:p>
        </w:tc>
        <w:tc>
          <w:tcPr>
            <w:tcW w:w="1275" w:type="dxa"/>
            <w:tcBorders>
              <w:right w:val="single" w:sz="6" w:space="0" w:color="auto"/>
            </w:tcBorders>
            <w:vAlign w:val="center"/>
          </w:tcPr>
          <w:p w14:paraId="308F80D4" w14:textId="6D8DAACC" w:rsidR="00D308BD" w:rsidRPr="006C3B3F" w:rsidRDefault="00D308BD" w:rsidP="00D308B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left w:val="single" w:sz="6" w:space="0" w:color="auto"/>
            </w:tcBorders>
          </w:tcPr>
          <w:p w14:paraId="0C4E071B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27" w:type="dxa"/>
          </w:tcPr>
          <w:p w14:paraId="2873523A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193" w:type="dxa"/>
          </w:tcPr>
          <w:p w14:paraId="6B26567B" w14:textId="77777777" w:rsidR="00D308BD" w:rsidRPr="006C3B3F" w:rsidRDefault="00D308BD" w:rsidP="00D308BD">
            <w:pPr>
              <w:rPr>
                <w:rFonts w:ascii="Arial" w:hAnsi="Arial" w:cs="Arial"/>
                <w:lang w:val="fr-FR"/>
              </w:rPr>
            </w:pPr>
          </w:p>
        </w:tc>
      </w:tr>
    </w:tbl>
    <w:p w14:paraId="4ABFA44C" w14:textId="77777777" w:rsidR="00D308BD" w:rsidRDefault="00D308BD">
      <w:pPr>
        <w:rPr>
          <w:rFonts w:ascii="Arial" w:hAnsi="Arial" w:cs="Arial"/>
          <w:b/>
          <w:smallCaps/>
          <w:u w:val="single"/>
          <w:lang w:val="en-GB"/>
        </w:rPr>
      </w:pPr>
    </w:p>
    <w:p w14:paraId="194E2D66" w14:textId="7DD5FE18" w:rsidR="00D82228" w:rsidRPr="006C3B3F" w:rsidRDefault="00D82228" w:rsidP="00D82228">
      <w:pPr>
        <w:rPr>
          <w:rFonts w:ascii="Arial" w:hAnsi="Arial" w:cs="Arial"/>
          <w:b/>
          <w:smallCaps/>
          <w:u w:val="single"/>
          <w:lang w:val="en-GB"/>
        </w:rPr>
      </w:pPr>
      <w:r w:rsidRPr="006C3B3F">
        <w:rPr>
          <w:rFonts w:ascii="Arial" w:hAnsi="Arial" w:cs="Arial"/>
          <w:b/>
          <w:smallCaps/>
          <w:u w:val="single"/>
          <w:lang w:val="en-GB"/>
        </w:rPr>
        <w:t>Delivery conditions:</w:t>
      </w:r>
    </w:p>
    <w:p w14:paraId="364417F3" w14:textId="77777777" w:rsidR="00961140" w:rsidRPr="006C3B3F" w:rsidRDefault="00961140" w:rsidP="00961140">
      <w:pPr>
        <w:rPr>
          <w:rFonts w:ascii="Arial" w:hAnsi="Arial" w:cs="Arial"/>
          <w:vanish/>
        </w:rPr>
      </w:pPr>
    </w:p>
    <w:tbl>
      <w:tblPr>
        <w:tblpPr w:leftFromText="141" w:rightFromText="141" w:vertAnchor="text" w:horzAnchor="margin" w:tblpX="108" w:tblpY="-28"/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6095"/>
        <w:gridCol w:w="4961"/>
      </w:tblGrid>
      <w:tr w:rsidR="00336339" w:rsidRPr="006C3B3F" w14:paraId="0571EFB5" w14:textId="77777777" w:rsidTr="009B0318">
        <w:trPr>
          <w:trHeight w:val="410"/>
        </w:trPr>
        <w:tc>
          <w:tcPr>
            <w:tcW w:w="4248" w:type="dxa"/>
            <w:shd w:val="clear" w:color="auto" w:fill="CECECE"/>
            <w:vAlign w:val="center"/>
          </w:tcPr>
          <w:p w14:paraId="6D57A243" w14:textId="77777777" w:rsidR="00E8145C" w:rsidRPr="006C3B3F" w:rsidRDefault="00E8145C" w:rsidP="00961140">
            <w:pPr>
              <w:jc w:val="center"/>
              <w:rPr>
                <w:rFonts w:ascii="Arial" w:hAnsi="Arial" w:cs="Arial"/>
                <w:b/>
                <w:bCs/>
                <w:smallCaps/>
                <w:noProof w:val="0"/>
              </w:rPr>
            </w:pPr>
          </w:p>
        </w:tc>
        <w:tc>
          <w:tcPr>
            <w:tcW w:w="6095" w:type="dxa"/>
            <w:shd w:val="clear" w:color="auto" w:fill="CECECE"/>
            <w:vAlign w:val="center"/>
          </w:tcPr>
          <w:p w14:paraId="55F8CE23" w14:textId="55100ADF" w:rsidR="00E8145C" w:rsidRPr="006C3B3F" w:rsidRDefault="00BB1F12" w:rsidP="00961140">
            <w:pPr>
              <w:jc w:val="center"/>
              <w:rPr>
                <w:rFonts w:ascii="Arial" w:hAnsi="Arial" w:cs="Arial"/>
                <w:b/>
                <w:bCs/>
                <w:smallCaps/>
                <w:noProof w:val="0"/>
              </w:rPr>
            </w:pPr>
            <w:r w:rsidRPr="006C3B3F">
              <w:rPr>
                <w:rFonts w:ascii="Arial" w:hAnsi="Arial" w:cs="Arial"/>
                <w:b/>
                <w:bCs/>
                <w:smallCaps/>
                <w:noProof w:val="0"/>
              </w:rPr>
              <w:t>DELIVERY CONDITIONS REQUESTED BY ACTED</w:t>
            </w:r>
          </w:p>
        </w:tc>
        <w:tc>
          <w:tcPr>
            <w:tcW w:w="4961" w:type="dxa"/>
            <w:shd w:val="clear" w:color="auto" w:fill="CECECE"/>
            <w:vAlign w:val="center"/>
          </w:tcPr>
          <w:p w14:paraId="450900D6" w14:textId="31C620B3" w:rsidR="00E8145C" w:rsidRPr="006C3B3F" w:rsidRDefault="00BB1F12" w:rsidP="00961140">
            <w:pPr>
              <w:jc w:val="center"/>
              <w:rPr>
                <w:rFonts w:ascii="Arial" w:hAnsi="Arial" w:cs="Arial"/>
                <w:bCs/>
                <w:noProof w:val="0"/>
              </w:rPr>
            </w:pPr>
            <w:r w:rsidRPr="006C3B3F">
              <w:rPr>
                <w:rFonts w:ascii="Arial" w:hAnsi="Arial" w:cs="Arial"/>
                <w:b/>
                <w:bCs/>
                <w:smallCaps/>
                <w:noProof w:val="0"/>
              </w:rPr>
              <w:t xml:space="preserve">DELIVERY CONDITIONS OFFERED BY THE BIDDER </w:t>
            </w:r>
            <w:r w:rsidRPr="006C3B3F">
              <w:rPr>
                <w:rFonts w:ascii="Arial" w:hAnsi="Arial" w:cs="Arial"/>
                <w:bCs/>
                <w:noProof w:val="0"/>
              </w:rPr>
              <w:t>(IF DIFFERENT)</w:t>
            </w:r>
          </w:p>
        </w:tc>
      </w:tr>
      <w:tr w:rsidR="00E8145C" w:rsidRPr="006C3B3F" w14:paraId="1312D9CE" w14:textId="77777777" w:rsidTr="009B0318">
        <w:tc>
          <w:tcPr>
            <w:tcW w:w="4248" w:type="dxa"/>
            <w:shd w:val="clear" w:color="auto" w:fill="CECECE"/>
          </w:tcPr>
          <w:p w14:paraId="7F059DAF" w14:textId="77777777" w:rsidR="00E8145C" w:rsidRPr="006C3B3F" w:rsidRDefault="00E8145C" w:rsidP="00961140">
            <w:pPr>
              <w:rPr>
                <w:rFonts w:ascii="Arial" w:hAnsi="Arial" w:cs="Arial"/>
                <w:b/>
                <w:bCs/>
                <w:smallCaps/>
                <w:noProof w:val="0"/>
              </w:rPr>
            </w:pPr>
            <w:r w:rsidRPr="006C3B3F">
              <w:rPr>
                <w:rFonts w:ascii="Arial" w:hAnsi="Arial" w:cs="Arial"/>
                <w:b/>
                <w:bCs/>
                <w:smallCaps/>
                <w:noProof w:val="0"/>
              </w:rPr>
              <w:t xml:space="preserve">INCOTERM </w:t>
            </w:r>
          </w:p>
          <w:p w14:paraId="157F45DA" w14:textId="77777777" w:rsidR="00E8145C" w:rsidRPr="006C3B3F" w:rsidRDefault="00E8145C" w:rsidP="00961140">
            <w:pPr>
              <w:rPr>
                <w:rFonts w:ascii="Arial" w:hAnsi="Arial" w:cs="Arial"/>
                <w:bCs/>
                <w:smallCaps/>
                <w:noProof w:val="0"/>
              </w:rPr>
            </w:pPr>
            <w:r w:rsidRPr="006C3B3F">
              <w:rPr>
                <w:rFonts w:ascii="Arial" w:hAnsi="Arial" w:cs="Arial"/>
                <w:bCs/>
                <w:noProof w:val="0"/>
              </w:rPr>
              <w:t>(as per last version)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4EA778A9" w14:textId="1630918B" w:rsidR="00E8145C" w:rsidRPr="001D4C2A" w:rsidRDefault="00441BA1" w:rsidP="00961140">
            <w:pPr>
              <w:rPr>
                <w:rFonts w:ascii="Arial" w:hAnsi="Arial" w:cs="Arial"/>
                <w:b/>
                <w:bCs/>
                <w:smallCaps/>
                <w:noProof w:val="0"/>
                <w:sz w:val="18"/>
                <w:szCs w:val="18"/>
                <w:u w:val="single"/>
              </w:rPr>
            </w:pPr>
            <w:r w:rsidRPr="001D4C2A">
              <w:rPr>
                <w:rFonts w:ascii="Arial" w:hAnsi="Arial" w:cs="Arial"/>
                <w:b/>
                <w:bCs/>
                <w:smallCaps/>
                <w:noProof w:val="0"/>
                <w:sz w:val="18"/>
                <w:szCs w:val="18"/>
                <w:u w:val="single"/>
              </w:rPr>
              <w:t xml:space="preserve">DDP - </w:t>
            </w:r>
            <w:r w:rsidRPr="00441BA1">
              <w:rPr>
                <w:rFonts w:ascii="Arial" w:hAnsi="Arial" w:cs="Arial"/>
                <w:b/>
                <w:bCs/>
                <w:smallCaps/>
                <w:noProof w:val="0"/>
                <w:sz w:val="18"/>
                <w:szCs w:val="18"/>
                <w:u w:val="single"/>
              </w:rPr>
              <w:t>KUTUPALONG &amp; BALUKHALI ALL CAMPS &amp; WAREHOUSES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09CCDBA4" w14:textId="77777777" w:rsidR="00E8145C" w:rsidRPr="006C3B3F" w:rsidRDefault="00E8145C" w:rsidP="00961140">
            <w:pPr>
              <w:rPr>
                <w:rFonts w:ascii="Arial" w:hAnsi="Arial" w:cs="Arial"/>
                <w:b/>
                <w:bCs/>
                <w:smallCaps/>
                <w:noProof w:val="0"/>
              </w:rPr>
            </w:pPr>
          </w:p>
        </w:tc>
      </w:tr>
      <w:tr w:rsidR="00E8145C" w:rsidRPr="006C3B3F" w14:paraId="09711949" w14:textId="77777777" w:rsidTr="009B0318">
        <w:tc>
          <w:tcPr>
            <w:tcW w:w="4248" w:type="dxa"/>
            <w:shd w:val="clear" w:color="auto" w:fill="CECECE"/>
          </w:tcPr>
          <w:p w14:paraId="553A624A" w14:textId="77777777" w:rsidR="00E8145C" w:rsidRPr="006C3B3F" w:rsidRDefault="00E8145C" w:rsidP="00961140">
            <w:pPr>
              <w:rPr>
                <w:rFonts w:ascii="Arial" w:hAnsi="Arial" w:cs="Arial"/>
                <w:b/>
                <w:bCs/>
                <w:smallCaps/>
                <w:noProof w:val="0"/>
              </w:rPr>
            </w:pPr>
            <w:r w:rsidRPr="006C3B3F">
              <w:rPr>
                <w:rFonts w:ascii="Arial" w:hAnsi="Arial" w:cs="Arial"/>
                <w:b/>
                <w:bCs/>
                <w:smallCaps/>
                <w:noProof w:val="0"/>
              </w:rPr>
              <w:t>Delivery address</w:t>
            </w:r>
          </w:p>
          <w:p w14:paraId="3BD9A266" w14:textId="77777777" w:rsidR="00E8145C" w:rsidRPr="006C3B3F" w:rsidRDefault="00E8145C" w:rsidP="00961140">
            <w:pPr>
              <w:rPr>
                <w:rFonts w:ascii="Arial" w:hAnsi="Arial" w:cs="Arial"/>
                <w:bCs/>
                <w:noProof w:val="0"/>
              </w:rPr>
            </w:pPr>
            <w:r w:rsidRPr="006C3B3F">
              <w:rPr>
                <w:rFonts w:ascii="Arial" w:hAnsi="Arial" w:cs="Arial"/>
                <w:bCs/>
                <w:noProof w:val="0"/>
              </w:rPr>
              <w:t>Office/Building No</w:t>
            </w:r>
          </w:p>
          <w:p w14:paraId="27380404" w14:textId="77777777" w:rsidR="00E8145C" w:rsidRPr="006C3B3F" w:rsidRDefault="00E8145C" w:rsidP="00961140">
            <w:pPr>
              <w:rPr>
                <w:rFonts w:ascii="Arial" w:hAnsi="Arial" w:cs="Arial"/>
                <w:bCs/>
                <w:noProof w:val="0"/>
              </w:rPr>
            </w:pPr>
            <w:r w:rsidRPr="006C3B3F">
              <w:rPr>
                <w:rFonts w:ascii="Arial" w:hAnsi="Arial" w:cs="Arial"/>
                <w:bCs/>
                <w:noProof w:val="0"/>
              </w:rPr>
              <w:t>Street name</w:t>
            </w:r>
          </w:p>
          <w:p w14:paraId="2AFEC294" w14:textId="77777777" w:rsidR="00E8145C" w:rsidRPr="006C3B3F" w:rsidRDefault="00E8145C" w:rsidP="00961140">
            <w:pPr>
              <w:rPr>
                <w:rFonts w:ascii="Arial" w:hAnsi="Arial" w:cs="Arial"/>
                <w:bCs/>
                <w:noProof w:val="0"/>
              </w:rPr>
            </w:pPr>
            <w:r w:rsidRPr="006C3B3F">
              <w:rPr>
                <w:rFonts w:ascii="Arial" w:hAnsi="Arial" w:cs="Arial"/>
                <w:bCs/>
                <w:noProof w:val="0"/>
              </w:rPr>
              <w:t>City</w:t>
            </w:r>
          </w:p>
          <w:p w14:paraId="0A7B794B" w14:textId="77777777" w:rsidR="00E8145C" w:rsidRPr="006C3B3F" w:rsidRDefault="00E8145C" w:rsidP="00961140">
            <w:pPr>
              <w:rPr>
                <w:rFonts w:ascii="Arial" w:hAnsi="Arial" w:cs="Arial"/>
                <w:bCs/>
                <w:noProof w:val="0"/>
              </w:rPr>
            </w:pPr>
            <w:r w:rsidRPr="006C3B3F">
              <w:rPr>
                <w:rFonts w:ascii="Arial" w:hAnsi="Arial" w:cs="Arial"/>
                <w:bCs/>
                <w:noProof w:val="0"/>
              </w:rPr>
              <w:t>Governorate/province/district</w:t>
            </w:r>
          </w:p>
          <w:p w14:paraId="3DE8D756" w14:textId="77777777" w:rsidR="00E8145C" w:rsidRPr="006C3B3F" w:rsidRDefault="00E8145C" w:rsidP="00961140">
            <w:pPr>
              <w:rPr>
                <w:rFonts w:ascii="Arial" w:hAnsi="Arial" w:cs="Arial"/>
                <w:b/>
                <w:bCs/>
                <w:smallCaps/>
                <w:noProof w:val="0"/>
                <w:u w:val="single"/>
              </w:rPr>
            </w:pPr>
            <w:r w:rsidRPr="006C3B3F">
              <w:rPr>
                <w:rFonts w:ascii="Arial" w:hAnsi="Arial" w:cs="Arial"/>
                <w:bCs/>
                <w:noProof w:val="0"/>
              </w:rPr>
              <w:t>Country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2899D4B6" w14:textId="6DEDF060" w:rsidR="00E8145C" w:rsidRPr="001D4C2A" w:rsidRDefault="00441BA1" w:rsidP="00961140">
            <w:pPr>
              <w:rPr>
                <w:rFonts w:ascii="Arial" w:hAnsi="Arial" w:cs="Arial"/>
                <w:b/>
                <w:bCs/>
                <w:smallCaps/>
                <w:noProof w:val="0"/>
                <w:sz w:val="18"/>
                <w:szCs w:val="18"/>
                <w:u w:val="single"/>
              </w:rPr>
            </w:pPr>
            <w:r w:rsidRPr="00441BA1">
              <w:rPr>
                <w:rFonts w:ascii="Arial" w:hAnsi="Arial" w:cs="Arial"/>
                <w:b/>
                <w:bCs/>
                <w:smallCaps/>
                <w:noProof w:val="0"/>
                <w:sz w:val="18"/>
                <w:szCs w:val="18"/>
                <w:u w:val="single"/>
              </w:rPr>
              <w:t>KUTUPALONG &amp; BALUKHALI ALL CAMPS &amp; WAREHOUSES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3082151F" w14:textId="77777777" w:rsidR="00E8145C" w:rsidRPr="006C3B3F" w:rsidRDefault="00E8145C" w:rsidP="00961140">
            <w:pPr>
              <w:rPr>
                <w:rFonts w:ascii="Arial" w:hAnsi="Arial" w:cs="Arial"/>
                <w:b/>
                <w:bCs/>
                <w:smallCaps/>
                <w:noProof w:val="0"/>
                <w:u w:val="single"/>
              </w:rPr>
            </w:pPr>
          </w:p>
        </w:tc>
      </w:tr>
      <w:tr w:rsidR="006569D7" w:rsidRPr="006C3B3F" w14:paraId="5DFBFC96" w14:textId="77777777" w:rsidTr="009B0318">
        <w:tc>
          <w:tcPr>
            <w:tcW w:w="4248" w:type="dxa"/>
            <w:shd w:val="clear" w:color="auto" w:fill="CECECE"/>
          </w:tcPr>
          <w:p w14:paraId="52E3C2E3" w14:textId="77777777" w:rsidR="006569D7" w:rsidRPr="006C3B3F" w:rsidRDefault="006569D7" w:rsidP="00961140">
            <w:pPr>
              <w:rPr>
                <w:rFonts w:ascii="Arial" w:hAnsi="Arial" w:cs="Arial"/>
                <w:b/>
                <w:bCs/>
                <w:smallCaps/>
                <w:noProof w:val="0"/>
              </w:rPr>
            </w:pPr>
            <w:r w:rsidRPr="006C3B3F">
              <w:rPr>
                <w:rFonts w:ascii="Arial" w:hAnsi="Arial" w:cs="Arial"/>
                <w:b/>
                <w:bCs/>
                <w:smallCaps/>
                <w:noProof w:val="0"/>
              </w:rPr>
              <w:t>Delivery date</w:t>
            </w:r>
          </w:p>
          <w:p w14:paraId="06B84F3E" w14:textId="77777777" w:rsidR="006569D7" w:rsidRPr="006C3B3F" w:rsidRDefault="006569D7" w:rsidP="00961140">
            <w:pPr>
              <w:rPr>
                <w:rFonts w:ascii="Arial" w:hAnsi="Arial" w:cs="Arial"/>
                <w:bCs/>
                <w:noProof w:val="0"/>
              </w:rPr>
            </w:pPr>
            <w:r w:rsidRPr="006C3B3F">
              <w:rPr>
                <w:rFonts w:ascii="Arial" w:hAnsi="Arial" w:cs="Arial"/>
                <w:bCs/>
                <w:noProof w:val="0"/>
              </w:rPr>
              <w:t>(either X days/months from contract signature or fixed date DD/MM/YYYY)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67C4A9A7" w14:textId="51E2CB4E" w:rsidR="006569D7" w:rsidRPr="001D4C2A" w:rsidRDefault="00CA6A69" w:rsidP="00961140">
            <w:pPr>
              <w:rPr>
                <w:rFonts w:ascii="Arial" w:hAnsi="Arial" w:cs="Arial"/>
                <w:b/>
                <w:bCs/>
                <w:smallCaps/>
                <w:noProof w:val="0"/>
                <w:sz w:val="18"/>
                <w:szCs w:val="18"/>
                <w:u w:val="single"/>
              </w:rPr>
            </w:pPr>
            <w:r w:rsidRPr="001D4C2A">
              <w:rPr>
                <w:rFonts w:ascii="Arial" w:hAnsi="Arial" w:cs="Arial"/>
                <w:b/>
                <w:bCs/>
                <w:smallCaps/>
                <w:noProof w:val="0"/>
                <w:sz w:val="18"/>
                <w:szCs w:val="18"/>
                <w:u w:val="single"/>
              </w:rPr>
              <w:t>7 DAYS FOLLOWING PURCHASE ORDER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7EAD6B58" w14:textId="77777777" w:rsidR="006569D7" w:rsidRPr="006C3B3F" w:rsidRDefault="006569D7" w:rsidP="00961140">
            <w:pPr>
              <w:rPr>
                <w:rFonts w:ascii="Arial" w:hAnsi="Arial" w:cs="Arial"/>
                <w:b/>
                <w:bCs/>
                <w:smallCaps/>
                <w:noProof w:val="0"/>
                <w:u w:val="single"/>
              </w:rPr>
            </w:pPr>
          </w:p>
        </w:tc>
      </w:tr>
      <w:tr w:rsidR="00E8145C" w:rsidRPr="006C3B3F" w14:paraId="7000E80C" w14:textId="77777777" w:rsidTr="009B0318">
        <w:tc>
          <w:tcPr>
            <w:tcW w:w="4248" w:type="dxa"/>
            <w:shd w:val="clear" w:color="auto" w:fill="BAD487"/>
          </w:tcPr>
          <w:p w14:paraId="2715FCCE" w14:textId="77777777" w:rsidR="00E8145C" w:rsidRPr="006C3B3F" w:rsidRDefault="006569D7" w:rsidP="00961140">
            <w:pPr>
              <w:rPr>
                <w:rFonts w:ascii="Arial" w:hAnsi="Arial" w:cs="Arial"/>
                <w:b/>
                <w:bCs/>
                <w:smallCaps/>
                <w:noProof w:val="0"/>
              </w:rPr>
            </w:pPr>
            <w:r w:rsidRPr="006C3B3F">
              <w:rPr>
                <w:rFonts w:ascii="Arial" w:hAnsi="Arial" w:cs="Arial"/>
                <w:b/>
                <w:bCs/>
                <w:smallCaps/>
                <w:noProof w:val="0"/>
              </w:rPr>
              <w:t>Transportation mean</w:t>
            </w:r>
          </w:p>
          <w:p w14:paraId="11903D69" w14:textId="77777777" w:rsidR="007C3399" w:rsidRPr="006C3B3F" w:rsidRDefault="007C3399" w:rsidP="007C3399">
            <w:pPr>
              <w:rPr>
                <w:rFonts w:ascii="Arial" w:hAnsi="Arial" w:cs="Arial"/>
                <w:bCs/>
                <w:noProof w:val="0"/>
              </w:rPr>
            </w:pPr>
            <w:r w:rsidRPr="006C3B3F">
              <w:rPr>
                <w:rFonts w:ascii="Arial" w:hAnsi="Arial" w:cs="Arial"/>
                <w:bCs/>
                <w:noProof w:val="0"/>
              </w:rPr>
              <w:t>Point of departure</w:t>
            </w:r>
          </w:p>
          <w:p w14:paraId="65909F10" w14:textId="77777777" w:rsidR="00336339" w:rsidRPr="006C3B3F" w:rsidRDefault="00336339" w:rsidP="007C3399">
            <w:pPr>
              <w:rPr>
                <w:rFonts w:ascii="Arial" w:hAnsi="Arial" w:cs="Arial"/>
                <w:bCs/>
                <w:noProof w:val="0"/>
              </w:rPr>
            </w:pPr>
            <w:r w:rsidRPr="006C3B3F">
              <w:rPr>
                <w:rFonts w:ascii="Arial" w:hAnsi="Arial" w:cs="Arial"/>
                <w:bCs/>
                <w:noProof w:val="0"/>
              </w:rPr>
              <w:t>Expected travel distance (km/miles)</w:t>
            </w:r>
          </w:p>
          <w:p w14:paraId="7833124F" w14:textId="77777777" w:rsidR="006569D7" w:rsidRPr="006C3B3F" w:rsidRDefault="006569D7" w:rsidP="006569D7">
            <w:pPr>
              <w:rPr>
                <w:rFonts w:ascii="Arial" w:hAnsi="Arial" w:cs="Arial"/>
                <w:bCs/>
                <w:noProof w:val="0"/>
              </w:rPr>
            </w:pPr>
            <w:r w:rsidRPr="006C3B3F">
              <w:rPr>
                <w:rFonts w:ascii="Arial" w:hAnsi="Arial" w:cs="Arial"/>
                <w:bCs/>
                <w:noProof w:val="0"/>
              </w:rPr>
              <w:t>Mode (road/air/sea)</w:t>
            </w:r>
          </w:p>
          <w:p w14:paraId="5A52574F" w14:textId="77777777" w:rsidR="007C3399" w:rsidRPr="006C3B3F" w:rsidRDefault="007C3399" w:rsidP="007C3399">
            <w:pPr>
              <w:rPr>
                <w:rFonts w:ascii="Arial" w:hAnsi="Arial" w:cs="Arial"/>
                <w:bCs/>
                <w:noProof w:val="0"/>
              </w:rPr>
            </w:pPr>
            <w:r w:rsidRPr="006C3B3F">
              <w:rPr>
                <w:rFonts w:ascii="Arial" w:hAnsi="Arial" w:cs="Arial"/>
                <w:bCs/>
                <w:noProof w:val="0"/>
              </w:rPr>
              <w:t>Vehicle brand, model &amp; year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23EC6038" w14:textId="0D7CE630" w:rsidR="00E8145C" w:rsidRPr="001D4C2A" w:rsidRDefault="00441BA1" w:rsidP="00961140">
            <w:pPr>
              <w:rPr>
                <w:rFonts w:ascii="Arial" w:hAnsi="Arial" w:cs="Arial"/>
                <w:b/>
                <w:bCs/>
                <w:smallCaps/>
                <w:noProof w:val="0"/>
                <w:sz w:val="18"/>
                <w:szCs w:val="18"/>
                <w:u w:val="single"/>
              </w:rPr>
            </w:pPr>
            <w:r w:rsidRPr="001D4C2A">
              <w:rPr>
                <w:rFonts w:ascii="Arial" w:hAnsi="Arial" w:cs="Arial"/>
                <w:b/>
                <w:bCs/>
                <w:smallCaps/>
                <w:noProof w:val="0"/>
                <w:sz w:val="18"/>
                <w:szCs w:val="18"/>
                <w:u w:val="single"/>
              </w:rPr>
              <w:t>3-TON DUMP TRUCK WITH A VALID DRIVING LICENSE AND LEGAL DOCUMENTS. TRUCKS ABOVE 3 TONS ARE NOT ALLOWED INSIDE THE CAMPS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3E341B1C" w14:textId="77777777" w:rsidR="00E8145C" w:rsidRPr="006C3B3F" w:rsidRDefault="00E8145C" w:rsidP="00961140">
            <w:pPr>
              <w:rPr>
                <w:rFonts w:ascii="Arial" w:hAnsi="Arial" w:cs="Arial"/>
                <w:b/>
                <w:bCs/>
                <w:smallCaps/>
                <w:noProof w:val="0"/>
                <w:u w:val="single"/>
              </w:rPr>
            </w:pPr>
          </w:p>
        </w:tc>
      </w:tr>
    </w:tbl>
    <w:p w14:paraId="47B3A6AF" w14:textId="77777777" w:rsidR="00705581" w:rsidRDefault="00705581">
      <w:pPr>
        <w:rPr>
          <w:rFonts w:ascii="Arial" w:hAnsi="Arial" w:cs="Arial"/>
          <w:b/>
          <w:bCs/>
          <w:smallCaps/>
          <w:noProof w:val="0"/>
          <w:u w:val="single"/>
        </w:rPr>
      </w:pPr>
    </w:p>
    <w:p w14:paraId="6DD2FD42" w14:textId="6B1DC4C7" w:rsidR="001672EB" w:rsidRPr="006C3B3F" w:rsidRDefault="006118F9">
      <w:pPr>
        <w:rPr>
          <w:rFonts w:ascii="Arial" w:hAnsi="Arial" w:cs="Arial"/>
          <w:b/>
          <w:bCs/>
          <w:smallCaps/>
          <w:noProof w:val="0"/>
          <w:u w:val="single"/>
        </w:rPr>
      </w:pPr>
      <w:r w:rsidRPr="006C3B3F">
        <w:rPr>
          <w:rFonts w:ascii="Arial" w:hAnsi="Arial" w:cs="Arial"/>
          <w:b/>
          <w:bCs/>
          <w:smallCaps/>
          <w:noProof w:val="0"/>
          <w:u w:val="single"/>
        </w:rPr>
        <w:t xml:space="preserve">Bidder’s </w:t>
      </w:r>
      <w:r w:rsidR="0050470C" w:rsidRPr="006C3B3F">
        <w:rPr>
          <w:rFonts w:ascii="Arial" w:hAnsi="Arial" w:cs="Arial"/>
          <w:b/>
          <w:bCs/>
          <w:smallCaps/>
          <w:noProof w:val="0"/>
          <w:u w:val="single"/>
        </w:rPr>
        <w:t>Condition</w:t>
      </w:r>
      <w:r w:rsidRPr="006C3B3F">
        <w:rPr>
          <w:rFonts w:ascii="Arial" w:hAnsi="Arial" w:cs="Arial"/>
          <w:b/>
          <w:bCs/>
          <w:smallCaps/>
          <w:noProof w:val="0"/>
          <w:u w:val="single"/>
        </w:rPr>
        <w:t>s</w:t>
      </w:r>
      <w:r w:rsidR="0050470C" w:rsidRPr="006C3B3F">
        <w:rPr>
          <w:rFonts w:ascii="Arial" w:hAnsi="Arial" w:cs="Arial"/>
          <w:b/>
          <w:bCs/>
          <w:smallCaps/>
          <w:noProof w:val="0"/>
          <w:u w:val="single"/>
        </w:rPr>
        <w:t>:</w:t>
      </w:r>
    </w:p>
    <w:p w14:paraId="524AB234" w14:textId="77777777" w:rsidR="007C3399" w:rsidRPr="006C3B3F" w:rsidRDefault="007C3399">
      <w:pPr>
        <w:rPr>
          <w:rFonts w:ascii="Arial" w:hAnsi="Arial" w:cs="Arial"/>
          <w:b/>
          <w:bCs/>
          <w:smallCaps/>
          <w:noProof w:val="0"/>
          <w:u w:val="single"/>
        </w:rPr>
      </w:pPr>
    </w:p>
    <w:tbl>
      <w:tblPr>
        <w:tblpPr w:leftFromText="141" w:rightFromText="141" w:vertAnchor="text" w:horzAnchor="margin" w:tblpX="108" w:tblpY="-28"/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265"/>
        <w:gridCol w:w="6237"/>
      </w:tblGrid>
      <w:tr w:rsidR="007C3399" w:rsidRPr="006C3B3F" w14:paraId="25D0C69E" w14:textId="77777777" w:rsidTr="0069767E">
        <w:trPr>
          <w:trHeight w:val="410"/>
        </w:trPr>
        <w:tc>
          <w:tcPr>
            <w:tcW w:w="2802" w:type="dxa"/>
            <w:shd w:val="clear" w:color="auto" w:fill="CECECE"/>
            <w:vAlign w:val="center"/>
          </w:tcPr>
          <w:p w14:paraId="16A35E05" w14:textId="77777777" w:rsidR="007C3399" w:rsidRPr="006C3B3F" w:rsidRDefault="007C3399" w:rsidP="00961140">
            <w:pPr>
              <w:jc w:val="center"/>
              <w:rPr>
                <w:rFonts w:ascii="Arial" w:hAnsi="Arial" w:cs="Arial"/>
                <w:b/>
                <w:bCs/>
                <w:smallCaps/>
                <w:noProof w:val="0"/>
              </w:rPr>
            </w:pPr>
          </w:p>
        </w:tc>
        <w:tc>
          <w:tcPr>
            <w:tcW w:w="6265" w:type="dxa"/>
            <w:shd w:val="clear" w:color="auto" w:fill="CECECE"/>
            <w:vAlign w:val="center"/>
          </w:tcPr>
          <w:p w14:paraId="145A933A" w14:textId="13A2911A" w:rsidR="007C3399" w:rsidRPr="006C3B3F" w:rsidRDefault="00BB1F12" w:rsidP="00961140">
            <w:pPr>
              <w:jc w:val="center"/>
              <w:rPr>
                <w:rFonts w:ascii="Arial" w:hAnsi="Arial" w:cs="Arial"/>
                <w:b/>
                <w:bCs/>
                <w:smallCaps/>
                <w:noProof w:val="0"/>
              </w:rPr>
            </w:pPr>
            <w:r w:rsidRPr="006C3B3F">
              <w:rPr>
                <w:rFonts w:ascii="Arial" w:hAnsi="Arial" w:cs="Arial"/>
                <w:b/>
                <w:bCs/>
                <w:smallCaps/>
                <w:noProof w:val="0"/>
              </w:rPr>
              <w:t>GENERAL CONDITIONS RECOMMENDED BY ACTED</w:t>
            </w:r>
          </w:p>
        </w:tc>
        <w:tc>
          <w:tcPr>
            <w:tcW w:w="6237" w:type="dxa"/>
            <w:shd w:val="clear" w:color="auto" w:fill="CECECE"/>
            <w:vAlign w:val="center"/>
          </w:tcPr>
          <w:p w14:paraId="71CECE64" w14:textId="257693EE" w:rsidR="007C3399" w:rsidRPr="006C3B3F" w:rsidRDefault="00BB1F12" w:rsidP="00B64C38">
            <w:pPr>
              <w:jc w:val="center"/>
              <w:rPr>
                <w:rFonts w:ascii="Arial" w:hAnsi="Arial" w:cs="Arial"/>
                <w:bCs/>
                <w:noProof w:val="0"/>
              </w:rPr>
            </w:pPr>
            <w:r w:rsidRPr="006C3B3F">
              <w:rPr>
                <w:rFonts w:ascii="Arial" w:hAnsi="Arial" w:cs="Arial"/>
                <w:b/>
                <w:bCs/>
                <w:smallCaps/>
                <w:noProof w:val="0"/>
              </w:rPr>
              <w:t xml:space="preserve">GENERAL CONDITIONS OFFERED BY THE BIDDER </w:t>
            </w:r>
            <w:r w:rsidRPr="006C3B3F">
              <w:rPr>
                <w:rFonts w:ascii="Arial" w:hAnsi="Arial" w:cs="Arial"/>
                <w:bCs/>
                <w:noProof w:val="0"/>
              </w:rPr>
              <w:t>(IF DIFFERENT)</w:t>
            </w:r>
          </w:p>
        </w:tc>
      </w:tr>
      <w:tr w:rsidR="007C3399" w:rsidRPr="006C3B3F" w14:paraId="3B9F2422" w14:textId="77777777" w:rsidTr="0069767E">
        <w:trPr>
          <w:trHeight w:val="567"/>
        </w:trPr>
        <w:tc>
          <w:tcPr>
            <w:tcW w:w="2802" w:type="dxa"/>
            <w:shd w:val="clear" w:color="auto" w:fill="CECECE"/>
          </w:tcPr>
          <w:p w14:paraId="556071A4" w14:textId="77777777" w:rsidR="007C3399" w:rsidRPr="006C3B3F" w:rsidRDefault="007C3399" w:rsidP="00961140">
            <w:pPr>
              <w:rPr>
                <w:rFonts w:ascii="Arial" w:hAnsi="Arial" w:cs="Arial"/>
                <w:b/>
                <w:bCs/>
                <w:smallCaps/>
                <w:noProof w:val="0"/>
              </w:rPr>
            </w:pPr>
            <w:r w:rsidRPr="006C3B3F">
              <w:rPr>
                <w:rFonts w:ascii="Arial" w:hAnsi="Arial" w:cs="Arial"/>
                <w:b/>
                <w:bCs/>
                <w:smallCaps/>
                <w:noProof w:val="0"/>
              </w:rPr>
              <w:t>Validity of the offer</w:t>
            </w:r>
          </w:p>
        </w:tc>
        <w:tc>
          <w:tcPr>
            <w:tcW w:w="6265" w:type="dxa"/>
            <w:shd w:val="clear" w:color="auto" w:fill="auto"/>
            <w:vAlign w:val="center"/>
          </w:tcPr>
          <w:p w14:paraId="6FF47D09" w14:textId="4C506FED" w:rsidR="007C3399" w:rsidRPr="006C3B3F" w:rsidRDefault="00BB1F12" w:rsidP="005164BE">
            <w:pPr>
              <w:rPr>
                <w:rFonts w:ascii="Arial" w:hAnsi="Arial" w:cs="Arial"/>
                <w:bCs/>
                <w:i/>
                <w:noProof w:val="0"/>
                <w:color w:val="0070C0"/>
              </w:rPr>
            </w:pPr>
            <w:r w:rsidRPr="006C3B3F">
              <w:rPr>
                <w:rFonts w:ascii="Arial" w:hAnsi="Arial" w:cs="Arial"/>
                <w:noProof w:val="0"/>
                <w:u w:val="single"/>
                <w:lang w:val="en-GB"/>
              </w:rPr>
              <w:t>MINIMUM 6 MONTHS (1 YEAR RECOMMENDED)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116DC805" w14:textId="77777777" w:rsidR="007C3399" w:rsidRPr="006C3B3F" w:rsidRDefault="007C3399" w:rsidP="00961140">
            <w:pPr>
              <w:rPr>
                <w:rFonts w:ascii="Arial" w:hAnsi="Arial" w:cs="Arial"/>
                <w:b/>
                <w:bCs/>
                <w:smallCaps/>
                <w:noProof w:val="0"/>
              </w:rPr>
            </w:pPr>
          </w:p>
        </w:tc>
      </w:tr>
      <w:tr w:rsidR="007C3399" w:rsidRPr="006C3B3F" w14:paraId="76380977" w14:textId="77777777" w:rsidTr="0069767E">
        <w:trPr>
          <w:trHeight w:val="567"/>
        </w:trPr>
        <w:tc>
          <w:tcPr>
            <w:tcW w:w="2802" w:type="dxa"/>
            <w:shd w:val="clear" w:color="auto" w:fill="CECECE"/>
          </w:tcPr>
          <w:p w14:paraId="633A0EA8" w14:textId="77777777" w:rsidR="00603286" w:rsidRPr="006C3B3F" w:rsidRDefault="00603286" w:rsidP="00961140">
            <w:pPr>
              <w:rPr>
                <w:rFonts w:ascii="Arial" w:hAnsi="Arial" w:cs="Arial"/>
                <w:b/>
                <w:bCs/>
                <w:smallCaps/>
                <w:noProof w:val="0"/>
              </w:rPr>
            </w:pPr>
            <w:r w:rsidRPr="006C3B3F">
              <w:rPr>
                <w:rFonts w:ascii="Arial" w:hAnsi="Arial" w:cs="Arial"/>
                <w:b/>
                <w:bCs/>
                <w:smallCaps/>
                <w:noProof w:val="0"/>
              </w:rPr>
              <w:t>Terms of payment</w:t>
            </w:r>
          </w:p>
        </w:tc>
        <w:tc>
          <w:tcPr>
            <w:tcW w:w="6265" w:type="dxa"/>
            <w:shd w:val="clear" w:color="auto" w:fill="auto"/>
            <w:vAlign w:val="center"/>
          </w:tcPr>
          <w:p w14:paraId="455128DC" w14:textId="729EF17A" w:rsidR="007C3399" w:rsidRPr="006C3B3F" w:rsidRDefault="00BB1F12" w:rsidP="00961140">
            <w:pPr>
              <w:rPr>
                <w:rFonts w:ascii="Arial" w:hAnsi="Arial" w:cs="Arial"/>
                <w:b/>
                <w:bCs/>
                <w:smallCaps/>
                <w:noProof w:val="0"/>
                <w:u w:val="single"/>
              </w:rPr>
            </w:pPr>
            <w:r w:rsidRPr="006C3B3F">
              <w:rPr>
                <w:rFonts w:ascii="Arial" w:hAnsi="Arial" w:cs="Arial"/>
                <w:b/>
                <w:bCs/>
                <w:smallCaps/>
                <w:noProof w:val="0"/>
                <w:u w:val="single"/>
              </w:rPr>
              <w:t>WITHIN 45 DAYS OF DELIVERY COMPLETION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559953FE" w14:textId="77777777" w:rsidR="007C3399" w:rsidRPr="006C3B3F" w:rsidRDefault="007C3399" w:rsidP="00961140">
            <w:pPr>
              <w:rPr>
                <w:rFonts w:ascii="Arial" w:hAnsi="Arial" w:cs="Arial"/>
                <w:b/>
                <w:bCs/>
                <w:smallCaps/>
                <w:noProof w:val="0"/>
                <w:u w:val="single"/>
              </w:rPr>
            </w:pPr>
          </w:p>
        </w:tc>
      </w:tr>
    </w:tbl>
    <w:p w14:paraId="178D8842" w14:textId="56A844E9" w:rsidR="00EE3E35" w:rsidRPr="006C3B3F" w:rsidRDefault="008D6BFF" w:rsidP="00D308BD">
      <w:pPr>
        <w:ind w:firstLine="708"/>
        <w:rPr>
          <w:rFonts w:ascii="Arial" w:hAnsi="Arial" w:cs="Arial"/>
          <w:noProof w:val="0"/>
        </w:rPr>
      </w:pPr>
      <w:r w:rsidRPr="006C3B3F">
        <w:rPr>
          <w:rFonts w:ascii="Arial" w:hAnsi="Arial" w:cs="Arial"/>
          <w:noProof w:val="0"/>
        </w:rPr>
        <w:t>Name</w:t>
      </w:r>
      <w:r w:rsidR="001D6383" w:rsidRPr="006C3B3F">
        <w:rPr>
          <w:rFonts w:ascii="Arial" w:hAnsi="Arial" w:cs="Arial"/>
          <w:noProof w:val="0"/>
        </w:rPr>
        <w:t xml:space="preserve"> of Bidder’s Authorized Representative</w:t>
      </w:r>
      <w:r w:rsidR="00EE3E35" w:rsidRPr="006C3B3F">
        <w:rPr>
          <w:rFonts w:ascii="Arial" w:hAnsi="Arial" w:cs="Arial"/>
          <w:noProof w:val="0"/>
        </w:rPr>
        <w:t>: ________________________</w:t>
      </w:r>
    </w:p>
    <w:p w14:paraId="2BB101C7" w14:textId="77777777" w:rsidR="001D6383" w:rsidRPr="006C3B3F" w:rsidRDefault="001D6383" w:rsidP="00525689">
      <w:pPr>
        <w:rPr>
          <w:rFonts w:ascii="Arial" w:hAnsi="Arial" w:cs="Arial"/>
          <w:noProof w:val="0"/>
        </w:rPr>
      </w:pPr>
    </w:p>
    <w:p w14:paraId="79413C03" w14:textId="77777777" w:rsidR="00D82228" w:rsidRDefault="00D82228" w:rsidP="00081865">
      <w:pPr>
        <w:rPr>
          <w:rFonts w:ascii="Arial" w:hAnsi="Arial" w:cs="Arial"/>
          <w:caps/>
          <w:noProof w:val="0"/>
        </w:rPr>
      </w:pPr>
    </w:p>
    <w:p w14:paraId="409DF2CE" w14:textId="0794F9D6" w:rsidR="001672EB" w:rsidRPr="006C3B3F" w:rsidRDefault="00680A28" w:rsidP="00D308BD">
      <w:pPr>
        <w:ind w:firstLine="708"/>
        <w:rPr>
          <w:rFonts w:ascii="Arial" w:hAnsi="Arial" w:cs="Arial"/>
          <w:noProof w:val="0"/>
        </w:rPr>
      </w:pPr>
      <w:r w:rsidRPr="006C3B3F">
        <w:rPr>
          <w:rFonts w:ascii="Arial" w:hAnsi="Arial" w:cs="Arial"/>
          <w:caps/>
          <w:noProof w:val="0"/>
        </w:rPr>
        <w:t>A</w:t>
      </w:r>
      <w:r w:rsidRPr="006C3B3F">
        <w:rPr>
          <w:rFonts w:ascii="Arial" w:hAnsi="Arial" w:cs="Arial"/>
          <w:noProof w:val="0"/>
        </w:rPr>
        <w:t>uthorized</w:t>
      </w:r>
      <w:r w:rsidR="00081865" w:rsidRPr="006C3B3F">
        <w:rPr>
          <w:rFonts w:ascii="Arial" w:hAnsi="Arial" w:cs="Arial"/>
          <w:noProof w:val="0"/>
        </w:rPr>
        <w:t xml:space="preserve"> </w:t>
      </w:r>
      <w:r w:rsidRPr="006C3B3F">
        <w:rPr>
          <w:rFonts w:ascii="Arial" w:hAnsi="Arial" w:cs="Arial"/>
          <w:noProof w:val="0"/>
        </w:rPr>
        <w:t>signature</w:t>
      </w:r>
      <w:r w:rsidR="001D6383" w:rsidRPr="006C3B3F">
        <w:rPr>
          <w:rFonts w:ascii="Arial" w:hAnsi="Arial" w:cs="Arial"/>
          <w:noProof w:val="0"/>
        </w:rPr>
        <w:t xml:space="preserve"> and stamp</w:t>
      </w:r>
      <w:r w:rsidR="008D6BFF" w:rsidRPr="006C3B3F">
        <w:rPr>
          <w:rFonts w:ascii="Arial" w:hAnsi="Arial" w:cs="Arial"/>
          <w:noProof w:val="0"/>
        </w:rPr>
        <w:t xml:space="preserve">: </w:t>
      </w:r>
      <w:r w:rsidR="009A12A6" w:rsidRPr="006C3B3F">
        <w:rPr>
          <w:rFonts w:ascii="Arial" w:hAnsi="Arial" w:cs="Arial"/>
          <w:noProof w:val="0"/>
        </w:rPr>
        <w:tab/>
      </w:r>
      <w:r w:rsidR="00525689" w:rsidRPr="006C3B3F">
        <w:rPr>
          <w:rFonts w:ascii="Arial" w:hAnsi="Arial" w:cs="Arial"/>
          <w:noProof w:val="0"/>
        </w:rPr>
        <w:t>________________________</w:t>
      </w:r>
    </w:p>
    <w:p w14:paraId="06789591" w14:textId="77777777" w:rsidR="000E6C9C" w:rsidRPr="006C3B3F" w:rsidRDefault="000E6C9C" w:rsidP="000E6C9C">
      <w:pPr>
        <w:rPr>
          <w:rFonts w:ascii="Arial" w:hAnsi="Arial" w:cs="Arial"/>
          <w:noProof w:val="0"/>
        </w:rPr>
      </w:pPr>
    </w:p>
    <w:p w14:paraId="7BC31F4E" w14:textId="77777777" w:rsidR="00D82228" w:rsidRDefault="00D82228" w:rsidP="00B92DAE">
      <w:pPr>
        <w:rPr>
          <w:rFonts w:ascii="Arial" w:hAnsi="Arial" w:cs="Arial"/>
          <w:noProof w:val="0"/>
        </w:rPr>
      </w:pPr>
    </w:p>
    <w:p w14:paraId="58969CD7" w14:textId="617FB802" w:rsidR="00C6317A" w:rsidRPr="006C3B3F" w:rsidRDefault="000E6C9C" w:rsidP="00D308BD">
      <w:pPr>
        <w:ind w:firstLine="708"/>
        <w:rPr>
          <w:rFonts w:ascii="Arial" w:hAnsi="Arial" w:cs="Arial"/>
          <w:noProof w:val="0"/>
        </w:rPr>
      </w:pPr>
      <w:r w:rsidRPr="006C3B3F">
        <w:rPr>
          <w:rFonts w:ascii="Arial" w:hAnsi="Arial" w:cs="Arial"/>
          <w:noProof w:val="0"/>
        </w:rPr>
        <w:t xml:space="preserve">Date: </w:t>
      </w:r>
      <w:r w:rsidRPr="006C3B3F">
        <w:rPr>
          <w:rFonts w:ascii="Arial" w:hAnsi="Arial" w:cs="Arial"/>
          <w:noProof w:val="0"/>
        </w:rPr>
        <w:tab/>
        <w:t>________________________</w:t>
      </w:r>
    </w:p>
    <w:sectPr w:rsidR="00C6317A" w:rsidRPr="006C3B3F" w:rsidSect="00CF14D2">
      <w:headerReference w:type="even" r:id="rId11"/>
      <w:headerReference w:type="default" r:id="rId12"/>
      <w:footerReference w:type="even" r:id="rId13"/>
      <w:footerReference w:type="default" r:id="rId14"/>
      <w:type w:val="continuous"/>
      <w:pgSz w:w="16834" w:h="11907" w:orient="landscape" w:code="9"/>
      <w:pgMar w:top="1610" w:right="816" w:bottom="807" w:left="540" w:header="720" w:footer="45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B8EB88" w14:textId="77777777" w:rsidR="00EE4055" w:rsidRDefault="00EE4055">
      <w:r>
        <w:separator/>
      </w:r>
    </w:p>
  </w:endnote>
  <w:endnote w:type="continuationSeparator" w:id="0">
    <w:p w14:paraId="487453B6" w14:textId="77777777" w:rsidR="00EE4055" w:rsidRDefault="00EE40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A28DF1" w14:textId="77777777" w:rsidR="00B92DAE" w:rsidRPr="00D943A5" w:rsidRDefault="00B92DAE" w:rsidP="000D71C4">
    <w:pPr>
      <w:pStyle w:val="Footer"/>
      <w:framePr w:wrap="around" w:vAnchor="text" w:hAnchor="margin" w:xAlign="right" w:y="1"/>
      <w:rPr>
        <w:rStyle w:val="PageNumber"/>
        <w:rFonts w:ascii="Arial" w:hAnsi="Arial" w:cs="Arial"/>
      </w:rPr>
    </w:pPr>
    <w:r w:rsidRPr="00D943A5">
      <w:rPr>
        <w:rStyle w:val="PageNumber"/>
        <w:rFonts w:ascii="Arial" w:hAnsi="Arial" w:cs="Arial"/>
      </w:rPr>
      <w:fldChar w:fldCharType="begin"/>
    </w:r>
    <w:r w:rsidRPr="00D943A5">
      <w:rPr>
        <w:rStyle w:val="PageNumber"/>
        <w:rFonts w:ascii="Arial" w:hAnsi="Arial" w:cs="Arial"/>
      </w:rPr>
      <w:instrText xml:space="preserve">PAGE  </w:instrText>
    </w:r>
    <w:r w:rsidRPr="00D943A5">
      <w:rPr>
        <w:rStyle w:val="PageNumber"/>
        <w:rFonts w:ascii="Arial" w:hAnsi="Arial" w:cs="Arial"/>
      </w:rPr>
      <w:fldChar w:fldCharType="end"/>
    </w:r>
  </w:p>
  <w:p w14:paraId="052C5017" w14:textId="77777777" w:rsidR="00B92DAE" w:rsidRPr="00D943A5" w:rsidRDefault="00B92DAE" w:rsidP="00B92DAE">
    <w:pPr>
      <w:pStyle w:val="Footer"/>
      <w:ind w:right="360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hAnsi="Arial" w:cs="Arial"/>
      </w:rPr>
      <w:id w:val="57988458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</w:rPr>
          <w:id w:val="1728636285"/>
          <w:docPartObj>
            <w:docPartGallery w:val="Page Numbers (Top of Page)"/>
            <w:docPartUnique/>
          </w:docPartObj>
        </w:sdtPr>
        <w:sdtContent>
          <w:p w14:paraId="4A355724" w14:textId="77777777" w:rsidR="00D943A5" w:rsidRPr="00D943A5" w:rsidRDefault="00D943A5">
            <w:pPr>
              <w:pStyle w:val="Footer"/>
              <w:jc w:val="center"/>
              <w:rPr>
                <w:rFonts w:ascii="Arial" w:hAnsi="Arial" w:cs="Arial"/>
              </w:rPr>
            </w:pPr>
            <w:r w:rsidRPr="00D943A5">
              <w:rPr>
                <w:rFonts w:ascii="Arial" w:hAnsi="Arial" w:cs="Arial"/>
                <w:lang w:val="fr-FR"/>
              </w:rPr>
              <w:t xml:space="preserve"> </w:t>
            </w:r>
            <w:r w:rsidRPr="00D943A5">
              <w:rPr>
                <w:rFonts w:ascii="Arial" w:hAnsi="Arial" w:cs="Arial"/>
                <w:bCs/>
              </w:rPr>
              <w:fldChar w:fldCharType="begin"/>
            </w:r>
            <w:r w:rsidRPr="00D943A5">
              <w:rPr>
                <w:rFonts w:ascii="Arial" w:hAnsi="Arial" w:cs="Arial"/>
                <w:bCs/>
              </w:rPr>
              <w:instrText>PAGE</w:instrText>
            </w:r>
            <w:r w:rsidRPr="00D943A5">
              <w:rPr>
                <w:rFonts w:ascii="Arial" w:hAnsi="Arial" w:cs="Arial"/>
                <w:bCs/>
              </w:rPr>
              <w:fldChar w:fldCharType="separate"/>
            </w:r>
            <w:r w:rsidR="00116285">
              <w:rPr>
                <w:rFonts w:ascii="Arial" w:hAnsi="Arial" w:cs="Arial"/>
                <w:bCs/>
              </w:rPr>
              <w:t>2</w:t>
            </w:r>
            <w:r w:rsidRPr="00D943A5">
              <w:rPr>
                <w:rFonts w:ascii="Arial" w:hAnsi="Arial" w:cs="Arial"/>
                <w:bCs/>
              </w:rPr>
              <w:fldChar w:fldCharType="end"/>
            </w:r>
            <w:r w:rsidRPr="00D943A5">
              <w:rPr>
                <w:rFonts w:ascii="Arial" w:hAnsi="Arial" w:cs="Arial"/>
                <w:lang w:val="fr-FR"/>
              </w:rPr>
              <w:t xml:space="preserve"> / </w:t>
            </w:r>
            <w:r w:rsidRPr="00D943A5">
              <w:rPr>
                <w:rFonts w:ascii="Arial" w:hAnsi="Arial" w:cs="Arial"/>
                <w:bCs/>
              </w:rPr>
              <w:fldChar w:fldCharType="begin"/>
            </w:r>
            <w:r w:rsidRPr="00D943A5">
              <w:rPr>
                <w:rFonts w:ascii="Arial" w:hAnsi="Arial" w:cs="Arial"/>
                <w:bCs/>
              </w:rPr>
              <w:instrText>NUMPAGES</w:instrText>
            </w:r>
            <w:r w:rsidRPr="00D943A5">
              <w:rPr>
                <w:rFonts w:ascii="Arial" w:hAnsi="Arial" w:cs="Arial"/>
                <w:bCs/>
              </w:rPr>
              <w:fldChar w:fldCharType="separate"/>
            </w:r>
            <w:r w:rsidR="00116285">
              <w:rPr>
                <w:rFonts w:ascii="Arial" w:hAnsi="Arial" w:cs="Arial"/>
                <w:bCs/>
              </w:rPr>
              <w:t>3</w:t>
            </w:r>
            <w:r w:rsidRPr="00D943A5">
              <w:rPr>
                <w:rFonts w:ascii="Arial" w:hAnsi="Arial" w:cs="Arial"/>
                <w:bCs/>
              </w:rPr>
              <w:fldChar w:fldCharType="end"/>
            </w:r>
          </w:p>
        </w:sdtContent>
      </w:sdt>
    </w:sdtContent>
  </w:sdt>
  <w:p w14:paraId="7B5CD352" w14:textId="77777777" w:rsidR="00B92DAE" w:rsidRPr="00F16865" w:rsidRDefault="00B92DAE" w:rsidP="00171CAA">
    <w:pPr>
      <w:pStyle w:val="Footer"/>
      <w:ind w:right="360"/>
      <w:jc w:val="right"/>
      <w:rPr>
        <w:rFonts w:ascii="Arial Narrow" w:hAnsi="Arial Narrow"/>
        <w:sz w:val="16"/>
        <w:szCs w:val="16"/>
      </w:rPr>
    </w:pPr>
    <w:r>
      <w:br/>
    </w:r>
    <w:r>
      <w:drawing>
        <wp:inline distT="0" distB="0" distL="0" distR="0" wp14:anchorId="2D3350DE" wp14:editId="24B21E88">
          <wp:extent cx="2000000" cy="508196"/>
          <wp:effectExtent l="0" t="0" r="0" b="0"/>
          <wp:docPr id="1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RO-06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00000" cy="5081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BEC1E2" w14:textId="77777777" w:rsidR="00EE4055" w:rsidRDefault="00EE4055">
      <w:r>
        <w:separator/>
      </w:r>
    </w:p>
  </w:footnote>
  <w:footnote w:type="continuationSeparator" w:id="0">
    <w:p w14:paraId="5E509F4E" w14:textId="77777777" w:rsidR="00EE4055" w:rsidRDefault="00EE40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E7B591" w14:textId="77777777" w:rsidR="007E4E51" w:rsidRDefault="007E4E51" w:rsidP="000D71C4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82D7ECD" w14:textId="77777777" w:rsidR="007E4E51" w:rsidRDefault="007E4E51" w:rsidP="007E4E51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85B01F" w14:textId="4E1BD452" w:rsidR="007E4E51" w:rsidRPr="0069767E" w:rsidRDefault="009D4301" w:rsidP="0069767E">
    <w:pPr>
      <w:pStyle w:val="Heading5"/>
      <w:rPr>
        <w:rFonts w:ascii="Arial" w:hAnsi="Arial" w:cs="Arial"/>
        <w:b w:val="0"/>
        <w:bCs/>
        <w:color w:val="auto"/>
        <w:sz w:val="24"/>
        <w:szCs w:val="24"/>
        <w:lang w:val="fr-FR" w:eastAsia="fr-FR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5821D8A6" wp14:editId="6F1A241B">
          <wp:simplePos x="0" y="0"/>
          <wp:positionH relativeFrom="margin">
            <wp:align>left</wp:align>
          </wp:positionH>
          <wp:positionV relativeFrom="paragraph">
            <wp:posOffset>-274375</wp:posOffset>
          </wp:positionV>
          <wp:extent cx="2337435" cy="831850"/>
          <wp:effectExtent l="0" t="0" r="0" b="0"/>
          <wp:wrapTight wrapText="bothSides">
            <wp:wrapPolygon edited="0">
              <wp:start x="2993" y="2968"/>
              <wp:lineTo x="1936" y="5936"/>
              <wp:lineTo x="1232" y="9398"/>
              <wp:lineTo x="1232" y="12861"/>
              <wp:lineTo x="2993" y="18302"/>
              <wp:lineTo x="5105" y="18302"/>
              <wp:lineTo x="11619" y="17313"/>
              <wp:lineTo x="20421" y="14345"/>
              <wp:lineTo x="20597" y="5441"/>
              <wp:lineTo x="19188" y="4947"/>
              <wp:lineTo x="5105" y="2968"/>
              <wp:lineTo x="2993" y="2968"/>
            </wp:wrapPolygon>
          </wp:wrapTight>
          <wp:docPr id="3" name="Picture 2" descr="A blue and black logo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FE3A6BF5-7B13-4F3D-8894-FB7C772DCA3B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 descr="A blue and black logo&#10;&#10;Description automatically generated">
                    <a:extLst>
                      <a:ext uri="{FF2B5EF4-FFF2-40B4-BE49-F238E27FC236}">
                        <a16:creationId xmlns:a16="http://schemas.microsoft.com/office/drawing/2014/main" id="{FE3A6BF5-7B13-4F3D-8894-FB7C772DCA3B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37435" cy="8318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9767E" w:rsidRPr="0069767E">
      <w:rPr>
        <w:rFonts w:ascii="Arial" w:hAnsi="Arial" w:cs="Arial"/>
        <w:b w:val="0"/>
        <w:bCs/>
        <w:noProof/>
        <w:color w:val="auto"/>
        <w:sz w:val="24"/>
        <w:szCs w:val="24"/>
        <w:lang w:val="fr-FR" w:eastAsia="fr-FR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47B84316" wp14:editId="52415272">
              <wp:simplePos x="0" y="0"/>
              <wp:positionH relativeFrom="margin">
                <wp:posOffset>8399780</wp:posOffset>
              </wp:positionH>
              <wp:positionV relativeFrom="paragraph">
                <wp:posOffset>50165</wp:posOffset>
              </wp:positionV>
              <wp:extent cx="1424305" cy="525780"/>
              <wp:effectExtent l="0" t="0" r="4445" b="0"/>
              <wp:wrapSquare wrapText="bothSides"/>
              <wp:docPr id="4" name="Zone de text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24305" cy="525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049FEA0" w14:textId="77777777" w:rsidR="00CA6465" w:rsidRPr="00BA61D9" w:rsidRDefault="00CA6465" w:rsidP="00CA6465">
                          <w:pPr>
                            <w:jc w:val="right"/>
                            <w:rPr>
                              <w:rFonts w:ascii="Arial" w:hAnsi="Arial" w:cs="Arial"/>
                              <w:lang w:val="fr-FR"/>
                            </w:rPr>
                          </w:pPr>
                          <w:r w:rsidRPr="00BA61D9">
                            <w:rPr>
                              <w:rFonts w:ascii="Arial" w:hAnsi="Arial" w:cs="Arial"/>
                              <w:lang w:val="fr-FR"/>
                            </w:rPr>
                            <w:t>LOGISTICS</w:t>
                          </w:r>
                        </w:p>
                        <w:p w14:paraId="11BA3B4F" w14:textId="77777777" w:rsidR="00CA6465" w:rsidRPr="00BA61D9" w:rsidRDefault="00CA6465" w:rsidP="00CA6465">
                          <w:pPr>
                            <w:jc w:val="right"/>
                            <w:rPr>
                              <w:rFonts w:ascii="Arial" w:hAnsi="Arial" w:cs="Arial"/>
                              <w:lang w:val="fr-FR"/>
                            </w:rPr>
                          </w:pPr>
                          <w:r w:rsidRPr="00BA61D9">
                            <w:rPr>
                              <w:rFonts w:ascii="Arial" w:hAnsi="Arial" w:cs="Arial"/>
                              <w:lang w:val="fr-FR"/>
                            </w:rPr>
                            <w:t>PRO-0</w:t>
                          </w:r>
                          <w:r w:rsidR="00776935">
                            <w:rPr>
                              <w:rFonts w:ascii="Arial" w:hAnsi="Arial" w:cs="Arial"/>
                              <w:lang w:val="fr-FR"/>
                            </w:rPr>
                            <w:t>6</w:t>
                          </w:r>
                        </w:p>
                        <w:p w14:paraId="308210DB" w14:textId="77777777" w:rsidR="00CA6465" w:rsidRPr="00BA61D9" w:rsidRDefault="00116285" w:rsidP="00CA6465">
                          <w:pPr>
                            <w:jc w:val="right"/>
                            <w:rPr>
                              <w:rFonts w:ascii="Arial" w:hAnsi="Arial" w:cs="Arial"/>
                              <w:lang w:val="fr-FR"/>
                            </w:rPr>
                          </w:pPr>
                          <w:r>
                            <w:rPr>
                              <w:rFonts w:ascii="Arial" w:hAnsi="Arial" w:cs="Arial"/>
                              <w:lang w:val="fr-FR"/>
                            </w:rPr>
                            <w:t>Version 01/2022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7B84316" id="_x0000_t202" coordsize="21600,21600" o:spt="202" path="m,l,21600r21600,l21600,xe">
              <v:stroke joinstyle="miter"/>
              <v:path gradientshapeok="t" o:connecttype="rect"/>
            </v:shapetype>
            <v:shape id="Zone de texte 4" o:spid="_x0000_s1026" type="#_x0000_t202" style="position:absolute;margin-left:661.4pt;margin-top:3.95pt;width:112.15pt;height:41.4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" stroked="f">
              <v:textbox style="mso-fit-shape-to-text:t">
                <w:txbxContent>
                  <w:p w14:paraId="6049FEA0" w14:textId="77777777" w:rsidR="00CA6465" w:rsidRPr="00BA61D9" w:rsidRDefault="00CA6465" w:rsidP="00CA6465">
                    <w:pPr>
                      <w:jc w:val="right"/>
                      <w:rPr>
                        <w:rFonts w:ascii="Arial" w:hAnsi="Arial" w:cs="Arial"/>
                        <w:lang w:val="fr-FR"/>
                      </w:rPr>
                    </w:pPr>
                    <w:r w:rsidRPr="00BA61D9">
                      <w:rPr>
                        <w:rFonts w:ascii="Arial" w:hAnsi="Arial" w:cs="Arial"/>
                        <w:lang w:val="fr-FR"/>
                      </w:rPr>
                      <w:t>LOGISTICS</w:t>
                    </w:r>
                  </w:p>
                  <w:p w14:paraId="11BA3B4F" w14:textId="77777777" w:rsidR="00CA6465" w:rsidRPr="00BA61D9" w:rsidRDefault="00CA6465" w:rsidP="00CA6465">
                    <w:pPr>
                      <w:jc w:val="right"/>
                      <w:rPr>
                        <w:rFonts w:ascii="Arial" w:hAnsi="Arial" w:cs="Arial"/>
                        <w:lang w:val="fr-FR"/>
                      </w:rPr>
                    </w:pPr>
                    <w:r w:rsidRPr="00BA61D9">
                      <w:rPr>
                        <w:rFonts w:ascii="Arial" w:hAnsi="Arial" w:cs="Arial"/>
                        <w:lang w:val="fr-FR"/>
                      </w:rPr>
                      <w:t>PRO-0</w:t>
                    </w:r>
                    <w:r w:rsidR="00776935">
                      <w:rPr>
                        <w:rFonts w:ascii="Arial" w:hAnsi="Arial" w:cs="Arial"/>
                        <w:lang w:val="fr-FR"/>
                      </w:rPr>
                      <w:t>6</w:t>
                    </w:r>
                  </w:p>
                  <w:p w14:paraId="308210DB" w14:textId="77777777" w:rsidR="00CA6465" w:rsidRPr="00BA61D9" w:rsidRDefault="00116285" w:rsidP="00CA6465">
                    <w:pPr>
                      <w:jc w:val="right"/>
                      <w:rPr>
                        <w:rFonts w:ascii="Arial" w:hAnsi="Arial" w:cs="Arial"/>
                        <w:lang w:val="fr-FR"/>
                      </w:rPr>
                    </w:pPr>
                    <w:r>
                      <w:rPr>
                        <w:rFonts w:ascii="Arial" w:hAnsi="Arial" w:cs="Arial"/>
                        <w:lang w:val="fr-FR"/>
                      </w:rPr>
                      <w:t>Version 01/2022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C42E98" w:rsidRPr="0069767E">
      <w:rPr>
        <w:rFonts w:ascii="Arial" w:hAnsi="Arial" w:cs="Arial"/>
        <w:b w:val="0"/>
        <w:bCs/>
        <w:noProof/>
        <w:color w:val="auto"/>
        <w:sz w:val="24"/>
        <w:szCs w:val="24"/>
        <w:lang w:val="fr-FR" w:eastAsia="fr-FR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7BB6BE43" wp14:editId="2CAE139E">
              <wp:simplePos x="0" y="0"/>
              <wp:positionH relativeFrom="column">
                <wp:posOffset>3947160</wp:posOffset>
              </wp:positionH>
              <wp:positionV relativeFrom="paragraph">
                <wp:posOffset>-532765</wp:posOffset>
              </wp:positionV>
              <wp:extent cx="635" cy="635"/>
              <wp:effectExtent l="0" t="0" r="0" b="0"/>
              <wp:wrapNone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193E87A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0.8pt,-41.95pt" to="310.85pt,-4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" o:allowincell="f">
              <v:stroke startarrowwidth="narrow" startarrowlength="short" endarrowwidth="narrow" endarrowlength="short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856A04"/>
    <w:multiLevelType w:val="hybridMultilevel"/>
    <w:tmpl w:val="D3A4FB40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471E1F"/>
    <w:multiLevelType w:val="hybridMultilevel"/>
    <w:tmpl w:val="89B09C58"/>
    <w:lvl w:ilvl="0" w:tplc="C0A866C6">
      <w:numFmt w:val="bullet"/>
      <w:lvlText w:val="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C45762"/>
    <w:multiLevelType w:val="hybridMultilevel"/>
    <w:tmpl w:val="049AE3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8B6BEE"/>
    <w:multiLevelType w:val="hybridMultilevel"/>
    <w:tmpl w:val="AF7213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872C9D"/>
    <w:multiLevelType w:val="hybridMultilevel"/>
    <w:tmpl w:val="70BE82E4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5" w15:restartNumberingAfterBreak="0">
    <w:nsid w:val="117D292D"/>
    <w:multiLevelType w:val="multilevel"/>
    <w:tmpl w:val="AC024CDC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6" w15:restartNumberingAfterBreak="0">
    <w:nsid w:val="1422116D"/>
    <w:multiLevelType w:val="hybridMultilevel"/>
    <w:tmpl w:val="0FF4408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92F5CBA"/>
    <w:multiLevelType w:val="hybridMultilevel"/>
    <w:tmpl w:val="0FF4408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A962F43"/>
    <w:multiLevelType w:val="hybridMultilevel"/>
    <w:tmpl w:val="D2B06584"/>
    <w:lvl w:ilvl="0" w:tplc="4536B28C">
      <w:numFmt w:val="bullet"/>
      <w:lvlText w:val=""/>
      <w:lvlJc w:val="left"/>
      <w:pPr>
        <w:tabs>
          <w:tab w:val="num" w:pos="1068"/>
        </w:tabs>
        <w:ind w:left="106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08"/>
        </w:tabs>
        <w:ind w:left="70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68"/>
        </w:tabs>
        <w:ind w:left="286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28"/>
        </w:tabs>
        <w:ind w:left="502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</w:rPr>
    </w:lvl>
  </w:abstractNum>
  <w:abstractNum w:abstractNumId="9" w15:restartNumberingAfterBreak="0">
    <w:nsid w:val="1AE8613D"/>
    <w:multiLevelType w:val="hybridMultilevel"/>
    <w:tmpl w:val="6862149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D96499D"/>
    <w:multiLevelType w:val="hybridMultilevel"/>
    <w:tmpl w:val="A816E19A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1E460836"/>
    <w:multiLevelType w:val="hybridMultilevel"/>
    <w:tmpl w:val="0FF4408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22239BD"/>
    <w:multiLevelType w:val="hybridMultilevel"/>
    <w:tmpl w:val="9F82A74C"/>
    <w:lvl w:ilvl="0" w:tplc="04090019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248D6291"/>
    <w:multiLevelType w:val="hybridMultilevel"/>
    <w:tmpl w:val="CDD883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2A7A2E"/>
    <w:multiLevelType w:val="hybridMultilevel"/>
    <w:tmpl w:val="0FF4408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26C86F18"/>
    <w:multiLevelType w:val="hybridMultilevel"/>
    <w:tmpl w:val="6FA47BE6"/>
    <w:lvl w:ilvl="0" w:tplc="55A65716">
      <w:start w:val="10"/>
      <w:numFmt w:val="bullet"/>
      <w:lvlText w:val="-"/>
      <w:lvlJc w:val="left"/>
      <w:pPr>
        <w:ind w:left="1146" w:hanging="360"/>
      </w:pPr>
      <w:rPr>
        <w:rFonts w:ascii="Arial Narrow" w:eastAsia="Times New Roman" w:hAnsi="Arial Narrow" w:cs="Arial"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2810368D"/>
    <w:multiLevelType w:val="multilevel"/>
    <w:tmpl w:val="AC024CDC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17" w15:restartNumberingAfterBreak="0">
    <w:nsid w:val="2A9B35D6"/>
    <w:multiLevelType w:val="hybridMultilevel"/>
    <w:tmpl w:val="2684EF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D124567"/>
    <w:multiLevelType w:val="hybridMultilevel"/>
    <w:tmpl w:val="89B09C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F1776C"/>
    <w:multiLevelType w:val="hybridMultilevel"/>
    <w:tmpl w:val="8F20448C"/>
    <w:lvl w:ilvl="0" w:tplc="C0A866C6">
      <w:numFmt w:val="bullet"/>
      <w:lvlText w:val="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6C6A2A"/>
    <w:multiLevelType w:val="hybridMultilevel"/>
    <w:tmpl w:val="1BE4749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5F650B1"/>
    <w:multiLevelType w:val="hybridMultilevel"/>
    <w:tmpl w:val="9D20498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7D52F0F"/>
    <w:multiLevelType w:val="hybridMultilevel"/>
    <w:tmpl w:val="FB7689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974017"/>
    <w:multiLevelType w:val="hybridMultilevel"/>
    <w:tmpl w:val="0FF4408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435E2322"/>
    <w:multiLevelType w:val="hybridMultilevel"/>
    <w:tmpl w:val="1AA6A95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453F406B"/>
    <w:multiLevelType w:val="hybridMultilevel"/>
    <w:tmpl w:val="F5DCBD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7972CD5"/>
    <w:multiLevelType w:val="hybridMultilevel"/>
    <w:tmpl w:val="4FCCA73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850691F"/>
    <w:multiLevelType w:val="hybridMultilevel"/>
    <w:tmpl w:val="44B8DC40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8" w15:restartNumberingAfterBreak="0">
    <w:nsid w:val="4AD76FBA"/>
    <w:multiLevelType w:val="hybridMultilevel"/>
    <w:tmpl w:val="F30A6B2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4C0E00AA"/>
    <w:multiLevelType w:val="hybridMultilevel"/>
    <w:tmpl w:val="D9FC42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00A03A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DBC62B7"/>
    <w:multiLevelType w:val="hybridMultilevel"/>
    <w:tmpl w:val="B6AEC3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E167512"/>
    <w:multiLevelType w:val="hybridMultilevel"/>
    <w:tmpl w:val="061813FC"/>
    <w:lvl w:ilvl="0" w:tplc="040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2" w15:restartNumberingAfterBreak="0">
    <w:nsid w:val="4F105580"/>
    <w:multiLevelType w:val="hybridMultilevel"/>
    <w:tmpl w:val="8A789958"/>
    <w:lvl w:ilvl="0" w:tplc="41E08E6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16B2A03"/>
    <w:multiLevelType w:val="hybridMultilevel"/>
    <w:tmpl w:val="E922727E"/>
    <w:lvl w:ilvl="0" w:tplc="DFBE2C3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 w15:restartNumberingAfterBreak="0">
    <w:nsid w:val="53A77655"/>
    <w:multiLevelType w:val="multilevel"/>
    <w:tmpl w:val="C1FC581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54742F06"/>
    <w:multiLevelType w:val="hybridMultilevel"/>
    <w:tmpl w:val="47A4E5D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55EC7B2B"/>
    <w:multiLevelType w:val="hybridMultilevel"/>
    <w:tmpl w:val="F63274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CB14309"/>
    <w:multiLevelType w:val="hybridMultilevel"/>
    <w:tmpl w:val="DDD2636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5F6D1C91"/>
    <w:multiLevelType w:val="hybridMultilevel"/>
    <w:tmpl w:val="0FF4408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643B7FBD"/>
    <w:multiLevelType w:val="hybridMultilevel"/>
    <w:tmpl w:val="876CBF5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 w15:restartNumberingAfterBreak="0">
    <w:nsid w:val="6AD96457"/>
    <w:multiLevelType w:val="hybridMultilevel"/>
    <w:tmpl w:val="50FEAA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6B28315D"/>
    <w:multiLevelType w:val="hybridMultilevel"/>
    <w:tmpl w:val="EDD82246"/>
    <w:lvl w:ilvl="0" w:tplc="040C001B">
      <w:start w:val="1"/>
      <w:numFmt w:val="lowerRoman"/>
      <w:lvlText w:val="%1."/>
      <w:lvlJc w:val="right"/>
      <w:pPr>
        <w:tabs>
          <w:tab w:val="num" w:pos="4320"/>
        </w:tabs>
        <w:ind w:left="4320" w:hanging="18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DC31D0A"/>
    <w:multiLevelType w:val="hybridMultilevel"/>
    <w:tmpl w:val="8FFA11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13C6446"/>
    <w:multiLevelType w:val="multilevel"/>
    <w:tmpl w:val="3A6E009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730F5808"/>
    <w:multiLevelType w:val="hybridMultilevel"/>
    <w:tmpl w:val="93D8661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7F1357A"/>
    <w:multiLevelType w:val="hybridMultilevel"/>
    <w:tmpl w:val="A2D0A17C"/>
    <w:lvl w:ilvl="0" w:tplc="53A2FD28">
      <w:start w:val="1"/>
      <w:numFmt w:val="decimal"/>
      <w:lvlText w:val="(%1)"/>
      <w:lvlJc w:val="left"/>
      <w:pPr>
        <w:ind w:left="720" w:hanging="360"/>
      </w:pPr>
      <w:rPr>
        <w:rFonts w:hint="default"/>
        <w:i/>
        <w:color w:val="0070C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D55E25"/>
    <w:multiLevelType w:val="hybridMultilevel"/>
    <w:tmpl w:val="D5223A3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29441588">
    <w:abstractNumId w:val="1"/>
  </w:num>
  <w:num w:numId="2" w16cid:durableId="864100368">
    <w:abstractNumId w:val="19"/>
  </w:num>
  <w:num w:numId="3" w16cid:durableId="26688832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42132019">
    <w:abstractNumId w:val="18"/>
  </w:num>
  <w:num w:numId="5" w16cid:durableId="2121486655">
    <w:abstractNumId w:val="27"/>
  </w:num>
  <w:num w:numId="6" w16cid:durableId="472333474">
    <w:abstractNumId w:val="8"/>
  </w:num>
  <w:num w:numId="7" w16cid:durableId="1941985880">
    <w:abstractNumId w:val="29"/>
  </w:num>
  <w:num w:numId="8" w16cid:durableId="1434284229">
    <w:abstractNumId w:val="32"/>
  </w:num>
  <w:num w:numId="9" w16cid:durableId="1318529562">
    <w:abstractNumId w:val="42"/>
  </w:num>
  <w:num w:numId="10" w16cid:durableId="290600207">
    <w:abstractNumId w:val="2"/>
  </w:num>
  <w:num w:numId="11" w16cid:durableId="865094228">
    <w:abstractNumId w:val="0"/>
  </w:num>
  <w:num w:numId="12" w16cid:durableId="1009286314">
    <w:abstractNumId w:val="20"/>
  </w:num>
  <w:num w:numId="13" w16cid:durableId="565916167">
    <w:abstractNumId w:val="44"/>
  </w:num>
  <w:num w:numId="14" w16cid:durableId="159195210">
    <w:abstractNumId w:val="9"/>
  </w:num>
  <w:num w:numId="15" w16cid:durableId="931819933">
    <w:abstractNumId w:val="31"/>
  </w:num>
  <w:num w:numId="16" w16cid:durableId="775562452">
    <w:abstractNumId w:val="46"/>
  </w:num>
  <w:num w:numId="17" w16cid:durableId="989947303">
    <w:abstractNumId w:val="25"/>
  </w:num>
  <w:num w:numId="18" w16cid:durableId="460343689">
    <w:abstractNumId w:val="36"/>
  </w:num>
  <w:num w:numId="19" w16cid:durableId="484201014">
    <w:abstractNumId w:val="26"/>
  </w:num>
  <w:num w:numId="20" w16cid:durableId="1696231838">
    <w:abstractNumId w:val="4"/>
  </w:num>
  <w:num w:numId="21" w16cid:durableId="630789843">
    <w:abstractNumId w:val="41"/>
  </w:num>
  <w:num w:numId="22" w16cid:durableId="1011241">
    <w:abstractNumId w:val="21"/>
  </w:num>
  <w:num w:numId="23" w16cid:durableId="1478523651">
    <w:abstractNumId w:val="22"/>
  </w:num>
  <w:num w:numId="24" w16cid:durableId="2122869641">
    <w:abstractNumId w:val="30"/>
  </w:num>
  <w:num w:numId="25" w16cid:durableId="1736926241">
    <w:abstractNumId w:val="17"/>
  </w:num>
  <w:num w:numId="26" w16cid:durableId="218059486">
    <w:abstractNumId w:val="3"/>
  </w:num>
  <w:num w:numId="27" w16cid:durableId="996156281">
    <w:abstractNumId w:val="24"/>
  </w:num>
  <w:num w:numId="28" w16cid:durableId="749814803">
    <w:abstractNumId w:val="37"/>
  </w:num>
  <w:num w:numId="29" w16cid:durableId="1441071419">
    <w:abstractNumId w:val="35"/>
  </w:num>
  <w:num w:numId="30" w16cid:durableId="170413962">
    <w:abstractNumId w:val="10"/>
  </w:num>
  <w:num w:numId="31" w16cid:durableId="1540707311">
    <w:abstractNumId w:val="40"/>
  </w:num>
  <w:num w:numId="32" w16cid:durableId="1013724731">
    <w:abstractNumId w:val="28"/>
  </w:num>
  <w:num w:numId="33" w16cid:durableId="1779178658">
    <w:abstractNumId w:val="16"/>
  </w:num>
  <w:num w:numId="34" w16cid:durableId="167058027">
    <w:abstractNumId w:val="5"/>
  </w:num>
  <w:num w:numId="35" w16cid:durableId="677931358">
    <w:abstractNumId w:val="14"/>
  </w:num>
  <w:num w:numId="36" w16cid:durableId="1254238472">
    <w:abstractNumId w:val="34"/>
  </w:num>
  <w:num w:numId="37" w16cid:durableId="1824661729">
    <w:abstractNumId w:val="39"/>
  </w:num>
  <w:num w:numId="38" w16cid:durableId="1435250609">
    <w:abstractNumId w:val="43"/>
  </w:num>
  <w:num w:numId="39" w16cid:durableId="49379272">
    <w:abstractNumId w:val="38"/>
  </w:num>
  <w:num w:numId="40" w16cid:durableId="1030840019">
    <w:abstractNumId w:val="12"/>
  </w:num>
  <w:num w:numId="41" w16cid:durableId="1578899117">
    <w:abstractNumId w:val="33"/>
  </w:num>
  <w:num w:numId="42" w16cid:durableId="548733075">
    <w:abstractNumId w:val="7"/>
  </w:num>
  <w:num w:numId="43" w16cid:durableId="1694959419">
    <w:abstractNumId w:val="6"/>
  </w:num>
  <w:num w:numId="44" w16cid:durableId="1615013193">
    <w:abstractNumId w:val="11"/>
  </w:num>
  <w:num w:numId="45" w16cid:durableId="1494950405">
    <w:abstractNumId w:val="23"/>
  </w:num>
  <w:num w:numId="46" w16cid:durableId="1360738317">
    <w:abstractNumId w:val="45"/>
  </w:num>
  <w:num w:numId="47" w16cid:durableId="313681682">
    <w:abstractNumId w:val="15"/>
  </w:num>
  <w:num w:numId="48" w16cid:durableId="106437205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2EB"/>
    <w:rsid w:val="00004A63"/>
    <w:rsid w:val="0001509E"/>
    <w:rsid w:val="0001718D"/>
    <w:rsid w:val="0002337F"/>
    <w:rsid w:val="00023446"/>
    <w:rsid w:val="00023776"/>
    <w:rsid w:val="00032493"/>
    <w:rsid w:val="000333F3"/>
    <w:rsid w:val="000401E9"/>
    <w:rsid w:val="00040338"/>
    <w:rsid w:val="00044F51"/>
    <w:rsid w:val="0004661A"/>
    <w:rsid w:val="00055382"/>
    <w:rsid w:val="00065D90"/>
    <w:rsid w:val="0007058D"/>
    <w:rsid w:val="00081865"/>
    <w:rsid w:val="00086000"/>
    <w:rsid w:val="00086726"/>
    <w:rsid w:val="000B31F9"/>
    <w:rsid w:val="000D00F3"/>
    <w:rsid w:val="000D2F74"/>
    <w:rsid w:val="000D71C4"/>
    <w:rsid w:val="000E6C9C"/>
    <w:rsid w:val="000F2A99"/>
    <w:rsid w:val="0010448B"/>
    <w:rsid w:val="001158C2"/>
    <w:rsid w:val="00116285"/>
    <w:rsid w:val="0011744B"/>
    <w:rsid w:val="001302A6"/>
    <w:rsid w:val="0013732D"/>
    <w:rsid w:val="00142AE5"/>
    <w:rsid w:val="00143BFF"/>
    <w:rsid w:val="00152263"/>
    <w:rsid w:val="001523E4"/>
    <w:rsid w:val="0015319E"/>
    <w:rsid w:val="00156607"/>
    <w:rsid w:val="00160EFA"/>
    <w:rsid w:val="001672EB"/>
    <w:rsid w:val="001707D9"/>
    <w:rsid w:val="00170DA3"/>
    <w:rsid w:val="00171CAA"/>
    <w:rsid w:val="0017257A"/>
    <w:rsid w:val="00177D1D"/>
    <w:rsid w:val="00180444"/>
    <w:rsid w:val="0018057D"/>
    <w:rsid w:val="00181E3B"/>
    <w:rsid w:val="00182B5C"/>
    <w:rsid w:val="00190D7B"/>
    <w:rsid w:val="001911D5"/>
    <w:rsid w:val="001A561B"/>
    <w:rsid w:val="001B2E6D"/>
    <w:rsid w:val="001B56C5"/>
    <w:rsid w:val="001B7187"/>
    <w:rsid w:val="001D4C2A"/>
    <w:rsid w:val="001D6383"/>
    <w:rsid w:val="001E17E9"/>
    <w:rsid w:val="001E411E"/>
    <w:rsid w:val="001F3378"/>
    <w:rsid w:val="001F7639"/>
    <w:rsid w:val="00203A7C"/>
    <w:rsid w:val="002050B5"/>
    <w:rsid w:val="00222D0A"/>
    <w:rsid w:val="00226B74"/>
    <w:rsid w:val="002321FB"/>
    <w:rsid w:val="002353FB"/>
    <w:rsid w:val="002400C3"/>
    <w:rsid w:val="00251294"/>
    <w:rsid w:val="0025362F"/>
    <w:rsid w:val="00257348"/>
    <w:rsid w:val="00271B04"/>
    <w:rsid w:val="002770D9"/>
    <w:rsid w:val="00281886"/>
    <w:rsid w:val="002A1BBA"/>
    <w:rsid w:val="002B1E77"/>
    <w:rsid w:val="002E2069"/>
    <w:rsid w:val="002F0961"/>
    <w:rsid w:val="002F2787"/>
    <w:rsid w:val="002F75F8"/>
    <w:rsid w:val="00303440"/>
    <w:rsid w:val="00305616"/>
    <w:rsid w:val="00306318"/>
    <w:rsid w:val="003166BD"/>
    <w:rsid w:val="00332943"/>
    <w:rsid w:val="003355C3"/>
    <w:rsid w:val="00336339"/>
    <w:rsid w:val="00336608"/>
    <w:rsid w:val="0034200C"/>
    <w:rsid w:val="0035060F"/>
    <w:rsid w:val="003617CB"/>
    <w:rsid w:val="00363F6A"/>
    <w:rsid w:val="00380F77"/>
    <w:rsid w:val="0038125A"/>
    <w:rsid w:val="00392974"/>
    <w:rsid w:val="003A1533"/>
    <w:rsid w:val="003B03CD"/>
    <w:rsid w:val="003C5C22"/>
    <w:rsid w:val="003D1188"/>
    <w:rsid w:val="003D5375"/>
    <w:rsid w:val="003D61A0"/>
    <w:rsid w:val="003E6310"/>
    <w:rsid w:val="003E633E"/>
    <w:rsid w:val="003F0E2B"/>
    <w:rsid w:val="003F0FA1"/>
    <w:rsid w:val="003F551D"/>
    <w:rsid w:val="00400443"/>
    <w:rsid w:val="00400912"/>
    <w:rsid w:val="004011F9"/>
    <w:rsid w:val="00410A6F"/>
    <w:rsid w:val="00437F80"/>
    <w:rsid w:val="004417B4"/>
    <w:rsid w:val="00441BA1"/>
    <w:rsid w:val="00445339"/>
    <w:rsid w:val="00445A54"/>
    <w:rsid w:val="00446423"/>
    <w:rsid w:val="00447809"/>
    <w:rsid w:val="00450246"/>
    <w:rsid w:val="00451FCE"/>
    <w:rsid w:val="00452D52"/>
    <w:rsid w:val="004662BF"/>
    <w:rsid w:val="0047601F"/>
    <w:rsid w:val="00481493"/>
    <w:rsid w:val="00481D39"/>
    <w:rsid w:val="00482A6F"/>
    <w:rsid w:val="004959AF"/>
    <w:rsid w:val="004B1C2F"/>
    <w:rsid w:val="004C3185"/>
    <w:rsid w:val="004D2931"/>
    <w:rsid w:val="004E592E"/>
    <w:rsid w:val="004F2C0A"/>
    <w:rsid w:val="00502FA8"/>
    <w:rsid w:val="0050470C"/>
    <w:rsid w:val="00512431"/>
    <w:rsid w:val="00514427"/>
    <w:rsid w:val="005149DE"/>
    <w:rsid w:val="005164BE"/>
    <w:rsid w:val="00525689"/>
    <w:rsid w:val="00531755"/>
    <w:rsid w:val="00534CA1"/>
    <w:rsid w:val="00544920"/>
    <w:rsid w:val="00570FD6"/>
    <w:rsid w:val="00572E77"/>
    <w:rsid w:val="0058008E"/>
    <w:rsid w:val="00580478"/>
    <w:rsid w:val="00581A27"/>
    <w:rsid w:val="00581F89"/>
    <w:rsid w:val="00590BA3"/>
    <w:rsid w:val="005A2548"/>
    <w:rsid w:val="005B0583"/>
    <w:rsid w:val="005B57CC"/>
    <w:rsid w:val="005C0CF7"/>
    <w:rsid w:val="005C1E6B"/>
    <w:rsid w:val="005C2B10"/>
    <w:rsid w:val="005C30BE"/>
    <w:rsid w:val="005D4B5C"/>
    <w:rsid w:val="005D5243"/>
    <w:rsid w:val="005D5ECF"/>
    <w:rsid w:val="005E229F"/>
    <w:rsid w:val="005E7AEC"/>
    <w:rsid w:val="005F704B"/>
    <w:rsid w:val="00603286"/>
    <w:rsid w:val="006079FE"/>
    <w:rsid w:val="006118F9"/>
    <w:rsid w:val="006301D4"/>
    <w:rsid w:val="00630271"/>
    <w:rsid w:val="00630CD4"/>
    <w:rsid w:val="00634D29"/>
    <w:rsid w:val="00643A87"/>
    <w:rsid w:val="00651433"/>
    <w:rsid w:val="00653312"/>
    <w:rsid w:val="006569D7"/>
    <w:rsid w:val="00665B1B"/>
    <w:rsid w:val="00680A28"/>
    <w:rsid w:val="00680FDB"/>
    <w:rsid w:val="00681AFA"/>
    <w:rsid w:val="006841BB"/>
    <w:rsid w:val="00684871"/>
    <w:rsid w:val="00694275"/>
    <w:rsid w:val="0069767E"/>
    <w:rsid w:val="006A0293"/>
    <w:rsid w:val="006A228A"/>
    <w:rsid w:val="006B1A6C"/>
    <w:rsid w:val="006B3D33"/>
    <w:rsid w:val="006C3B3F"/>
    <w:rsid w:val="006C4051"/>
    <w:rsid w:val="006E4766"/>
    <w:rsid w:val="006F5DB9"/>
    <w:rsid w:val="006F74B4"/>
    <w:rsid w:val="00705581"/>
    <w:rsid w:val="00713357"/>
    <w:rsid w:val="007144B5"/>
    <w:rsid w:val="00735B96"/>
    <w:rsid w:val="00750E0E"/>
    <w:rsid w:val="0076002E"/>
    <w:rsid w:val="00760B98"/>
    <w:rsid w:val="00761A15"/>
    <w:rsid w:val="00776935"/>
    <w:rsid w:val="007821C0"/>
    <w:rsid w:val="007C3399"/>
    <w:rsid w:val="007E151F"/>
    <w:rsid w:val="007E482E"/>
    <w:rsid w:val="007E4E51"/>
    <w:rsid w:val="007F1461"/>
    <w:rsid w:val="007F2140"/>
    <w:rsid w:val="007F6F02"/>
    <w:rsid w:val="007F7ABC"/>
    <w:rsid w:val="00826D45"/>
    <w:rsid w:val="00835B91"/>
    <w:rsid w:val="00840F66"/>
    <w:rsid w:val="00844ACC"/>
    <w:rsid w:val="00851952"/>
    <w:rsid w:val="00857948"/>
    <w:rsid w:val="00881BFD"/>
    <w:rsid w:val="00887776"/>
    <w:rsid w:val="008877FB"/>
    <w:rsid w:val="0089474F"/>
    <w:rsid w:val="00896793"/>
    <w:rsid w:val="00896F7D"/>
    <w:rsid w:val="00897C40"/>
    <w:rsid w:val="008B6867"/>
    <w:rsid w:val="008C25A2"/>
    <w:rsid w:val="008C3189"/>
    <w:rsid w:val="008C3E20"/>
    <w:rsid w:val="008C7E80"/>
    <w:rsid w:val="008D0F9C"/>
    <w:rsid w:val="008D599B"/>
    <w:rsid w:val="008D6BFF"/>
    <w:rsid w:val="008E2DD8"/>
    <w:rsid w:val="008F06D8"/>
    <w:rsid w:val="008F69A4"/>
    <w:rsid w:val="008F738A"/>
    <w:rsid w:val="009017DA"/>
    <w:rsid w:val="00905771"/>
    <w:rsid w:val="00912DD0"/>
    <w:rsid w:val="0091670A"/>
    <w:rsid w:val="00921D13"/>
    <w:rsid w:val="009223B5"/>
    <w:rsid w:val="00953932"/>
    <w:rsid w:val="0095708B"/>
    <w:rsid w:val="00957916"/>
    <w:rsid w:val="00961140"/>
    <w:rsid w:val="009631C7"/>
    <w:rsid w:val="0097156D"/>
    <w:rsid w:val="00974F7A"/>
    <w:rsid w:val="00985B98"/>
    <w:rsid w:val="009A12A6"/>
    <w:rsid w:val="009A227B"/>
    <w:rsid w:val="009A6ACF"/>
    <w:rsid w:val="009B0318"/>
    <w:rsid w:val="009C36BD"/>
    <w:rsid w:val="009C68E9"/>
    <w:rsid w:val="009D2148"/>
    <w:rsid w:val="009D2F65"/>
    <w:rsid w:val="009D4301"/>
    <w:rsid w:val="009D7071"/>
    <w:rsid w:val="009E0B65"/>
    <w:rsid w:val="00A05764"/>
    <w:rsid w:val="00A05ADB"/>
    <w:rsid w:val="00A11B1B"/>
    <w:rsid w:val="00A14ADE"/>
    <w:rsid w:val="00A15690"/>
    <w:rsid w:val="00A27990"/>
    <w:rsid w:val="00A4180B"/>
    <w:rsid w:val="00A421A2"/>
    <w:rsid w:val="00A64AA7"/>
    <w:rsid w:val="00A700AB"/>
    <w:rsid w:val="00A80B00"/>
    <w:rsid w:val="00A84C4E"/>
    <w:rsid w:val="00A85135"/>
    <w:rsid w:val="00A93505"/>
    <w:rsid w:val="00A94295"/>
    <w:rsid w:val="00A96E1A"/>
    <w:rsid w:val="00AA3E8F"/>
    <w:rsid w:val="00AA75C4"/>
    <w:rsid w:val="00AC0F09"/>
    <w:rsid w:val="00AD1BCA"/>
    <w:rsid w:val="00AD24AC"/>
    <w:rsid w:val="00AF0CBE"/>
    <w:rsid w:val="00AF3B31"/>
    <w:rsid w:val="00AF702A"/>
    <w:rsid w:val="00B029B8"/>
    <w:rsid w:val="00B048B0"/>
    <w:rsid w:val="00B14873"/>
    <w:rsid w:val="00B21BFF"/>
    <w:rsid w:val="00B24597"/>
    <w:rsid w:val="00B262DA"/>
    <w:rsid w:val="00B31186"/>
    <w:rsid w:val="00B35198"/>
    <w:rsid w:val="00B41436"/>
    <w:rsid w:val="00B42A17"/>
    <w:rsid w:val="00B44DC9"/>
    <w:rsid w:val="00B451E7"/>
    <w:rsid w:val="00B62B22"/>
    <w:rsid w:val="00B64C38"/>
    <w:rsid w:val="00B70DDE"/>
    <w:rsid w:val="00B71981"/>
    <w:rsid w:val="00B74BE8"/>
    <w:rsid w:val="00B74E53"/>
    <w:rsid w:val="00B76126"/>
    <w:rsid w:val="00B77BD6"/>
    <w:rsid w:val="00B80317"/>
    <w:rsid w:val="00B84C3C"/>
    <w:rsid w:val="00B92DAE"/>
    <w:rsid w:val="00B94B19"/>
    <w:rsid w:val="00BA16E8"/>
    <w:rsid w:val="00BA445B"/>
    <w:rsid w:val="00BA7176"/>
    <w:rsid w:val="00BB1F12"/>
    <w:rsid w:val="00BB3823"/>
    <w:rsid w:val="00BB3E2F"/>
    <w:rsid w:val="00BB7281"/>
    <w:rsid w:val="00BC32F1"/>
    <w:rsid w:val="00BD1A5D"/>
    <w:rsid w:val="00BD4C25"/>
    <w:rsid w:val="00BF1427"/>
    <w:rsid w:val="00BF658E"/>
    <w:rsid w:val="00C010AB"/>
    <w:rsid w:val="00C0536B"/>
    <w:rsid w:val="00C20CCF"/>
    <w:rsid w:val="00C2751C"/>
    <w:rsid w:val="00C278CC"/>
    <w:rsid w:val="00C34C00"/>
    <w:rsid w:val="00C363F8"/>
    <w:rsid w:val="00C36540"/>
    <w:rsid w:val="00C41B55"/>
    <w:rsid w:val="00C427F3"/>
    <w:rsid w:val="00C42E98"/>
    <w:rsid w:val="00C42FBE"/>
    <w:rsid w:val="00C5096E"/>
    <w:rsid w:val="00C60185"/>
    <w:rsid w:val="00C6317A"/>
    <w:rsid w:val="00C6333B"/>
    <w:rsid w:val="00C70280"/>
    <w:rsid w:val="00C70B29"/>
    <w:rsid w:val="00C80A8A"/>
    <w:rsid w:val="00C87695"/>
    <w:rsid w:val="00C930F1"/>
    <w:rsid w:val="00C9601B"/>
    <w:rsid w:val="00CA6465"/>
    <w:rsid w:val="00CA6A69"/>
    <w:rsid w:val="00CC0CF2"/>
    <w:rsid w:val="00CC1819"/>
    <w:rsid w:val="00CF14D2"/>
    <w:rsid w:val="00CF21D9"/>
    <w:rsid w:val="00CF40CC"/>
    <w:rsid w:val="00D06329"/>
    <w:rsid w:val="00D21074"/>
    <w:rsid w:val="00D21DFE"/>
    <w:rsid w:val="00D2297F"/>
    <w:rsid w:val="00D308BD"/>
    <w:rsid w:val="00D31562"/>
    <w:rsid w:val="00D33126"/>
    <w:rsid w:val="00D355E4"/>
    <w:rsid w:val="00D3749A"/>
    <w:rsid w:val="00D40476"/>
    <w:rsid w:val="00D435F1"/>
    <w:rsid w:val="00D44768"/>
    <w:rsid w:val="00D46AF6"/>
    <w:rsid w:val="00D537CF"/>
    <w:rsid w:val="00D5489A"/>
    <w:rsid w:val="00D63333"/>
    <w:rsid w:val="00D672E7"/>
    <w:rsid w:val="00D74EA8"/>
    <w:rsid w:val="00D80C8B"/>
    <w:rsid w:val="00D82228"/>
    <w:rsid w:val="00D92B9D"/>
    <w:rsid w:val="00D943A5"/>
    <w:rsid w:val="00DA42A8"/>
    <w:rsid w:val="00DD2465"/>
    <w:rsid w:val="00DE7A4D"/>
    <w:rsid w:val="00DF0FB1"/>
    <w:rsid w:val="00DF6589"/>
    <w:rsid w:val="00E0010A"/>
    <w:rsid w:val="00E0665F"/>
    <w:rsid w:val="00E15A4C"/>
    <w:rsid w:val="00E1659F"/>
    <w:rsid w:val="00E167A4"/>
    <w:rsid w:val="00E30B71"/>
    <w:rsid w:val="00E321D4"/>
    <w:rsid w:val="00E337D4"/>
    <w:rsid w:val="00E47DE7"/>
    <w:rsid w:val="00E6102E"/>
    <w:rsid w:val="00E66114"/>
    <w:rsid w:val="00E7339F"/>
    <w:rsid w:val="00E73CE8"/>
    <w:rsid w:val="00E8145C"/>
    <w:rsid w:val="00E81812"/>
    <w:rsid w:val="00E818DA"/>
    <w:rsid w:val="00E819E9"/>
    <w:rsid w:val="00E865F3"/>
    <w:rsid w:val="00E904C0"/>
    <w:rsid w:val="00E9358B"/>
    <w:rsid w:val="00E94CE8"/>
    <w:rsid w:val="00E97B45"/>
    <w:rsid w:val="00EA0175"/>
    <w:rsid w:val="00ED619E"/>
    <w:rsid w:val="00EE3E35"/>
    <w:rsid w:val="00EE4055"/>
    <w:rsid w:val="00EF76B9"/>
    <w:rsid w:val="00F00A8F"/>
    <w:rsid w:val="00F00E30"/>
    <w:rsid w:val="00F11398"/>
    <w:rsid w:val="00F13B3C"/>
    <w:rsid w:val="00F16865"/>
    <w:rsid w:val="00F17E3E"/>
    <w:rsid w:val="00F20E7F"/>
    <w:rsid w:val="00F24E28"/>
    <w:rsid w:val="00F2653D"/>
    <w:rsid w:val="00F338CE"/>
    <w:rsid w:val="00F51E67"/>
    <w:rsid w:val="00F521CE"/>
    <w:rsid w:val="00F63AE5"/>
    <w:rsid w:val="00F7052B"/>
    <w:rsid w:val="00F74624"/>
    <w:rsid w:val="00F84BC3"/>
    <w:rsid w:val="00F86BF5"/>
    <w:rsid w:val="00F92C71"/>
    <w:rsid w:val="00F92F02"/>
    <w:rsid w:val="00FA38B8"/>
    <w:rsid w:val="00FB251B"/>
    <w:rsid w:val="00FB48D9"/>
    <w:rsid w:val="00FC2C79"/>
    <w:rsid w:val="00FE3C79"/>
    <w:rsid w:val="00FF5081"/>
    <w:rsid w:val="00FF7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5BB00A"/>
  <w15:chartTrackingRefBased/>
  <w15:docId w15:val="{4BE6ED71-3994-4EB5-8240-2B39CE6F6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0444"/>
    <w:rPr>
      <w:noProof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noProof w:val="0"/>
      <w:sz w:val="28"/>
      <w:u w:val="single"/>
      <w:lang w:val="en-GB"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b/>
      <w:noProof w:val="0"/>
      <w:sz w:val="22"/>
      <w:u w:val="single"/>
      <w:lang w:val="en-GB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noProof w:val="0"/>
      <w:color w:val="000080"/>
      <w:sz w:val="80"/>
      <w:lang w:val="en-GB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b/>
      <w:bCs/>
      <w:lang w:val="en-GB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  <w:noProof w:val="0"/>
      <w:color w:val="000080"/>
      <w:sz w:val="80"/>
      <w:lang w:val="en-GB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bCs/>
      <w:sz w:val="16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BodyTextIndent">
    <w:name w:val="Body Text Indent"/>
    <w:basedOn w:val="Normal"/>
    <w:pPr>
      <w:ind w:left="709"/>
      <w:jc w:val="both"/>
    </w:pPr>
    <w:rPr>
      <w:rFonts w:ascii="Arial" w:hAnsi="Arial"/>
      <w:noProof w:val="0"/>
      <w:sz w:val="22"/>
      <w:lang w:val="en-GB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</w:style>
  <w:style w:type="paragraph" w:styleId="BalloonText">
    <w:name w:val="Balloon Text"/>
    <w:basedOn w:val="Normal"/>
    <w:semiHidden/>
    <w:rsid w:val="008C7E8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B029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7E4E51"/>
  </w:style>
  <w:style w:type="paragraph" w:styleId="ListParagraph">
    <w:name w:val="List Paragraph"/>
    <w:basedOn w:val="Normal"/>
    <w:qFormat/>
    <w:rsid w:val="00580478"/>
    <w:pPr>
      <w:ind w:left="720"/>
    </w:pPr>
    <w:rPr>
      <w:rFonts w:ascii="Calibri" w:eastAsia="Calibri" w:hAnsi="Calibri"/>
      <w:noProof w:val="0"/>
      <w:sz w:val="22"/>
      <w:szCs w:val="22"/>
      <w:lang w:val="fr-FR" w:eastAsia="fr-FR"/>
    </w:rPr>
  </w:style>
  <w:style w:type="character" w:customStyle="1" w:styleId="apple-style-span">
    <w:name w:val="apple-style-span"/>
    <w:basedOn w:val="DefaultParagraphFont"/>
    <w:rsid w:val="00AF3B31"/>
  </w:style>
  <w:style w:type="character" w:styleId="Strong">
    <w:name w:val="Strong"/>
    <w:qFormat/>
    <w:rsid w:val="00AF3B31"/>
    <w:rPr>
      <w:b/>
      <w:bCs/>
    </w:rPr>
  </w:style>
  <w:style w:type="character" w:customStyle="1" w:styleId="apple-converted-space">
    <w:name w:val="apple-converted-space"/>
    <w:basedOn w:val="DefaultParagraphFont"/>
    <w:rsid w:val="00AF3B31"/>
  </w:style>
  <w:style w:type="paragraph" w:styleId="CommentSubject">
    <w:name w:val="annotation subject"/>
    <w:basedOn w:val="CommentText"/>
    <w:next w:val="CommentText"/>
    <w:link w:val="CommentSubjectChar"/>
    <w:rsid w:val="00452D52"/>
    <w:rPr>
      <w:b/>
      <w:bCs/>
    </w:rPr>
  </w:style>
  <w:style w:type="character" w:customStyle="1" w:styleId="CommentTextChar">
    <w:name w:val="Comment Text Char"/>
    <w:link w:val="CommentText"/>
    <w:rsid w:val="00452D52"/>
    <w:rPr>
      <w:noProof/>
      <w:lang w:val="en-US" w:eastAsia="en-US"/>
    </w:rPr>
  </w:style>
  <w:style w:type="character" w:customStyle="1" w:styleId="CommentSubjectChar">
    <w:name w:val="Comment Subject Char"/>
    <w:link w:val="CommentSubject"/>
    <w:rsid w:val="00452D52"/>
    <w:rPr>
      <w:b/>
      <w:bCs/>
      <w:noProof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D943A5"/>
    <w:rPr>
      <w:noProof/>
      <w:lang w:val="en-US" w:eastAsia="en-US"/>
    </w:rPr>
  </w:style>
  <w:style w:type="paragraph" w:styleId="Revision">
    <w:name w:val="Revision"/>
    <w:hidden/>
    <w:uiPriority w:val="99"/>
    <w:semiHidden/>
    <w:rsid w:val="0017257A"/>
    <w:rPr>
      <w:noProof/>
      <w:lang w:val="en-US" w:eastAsia="en-US"/>
    </w:rPr>
  </w:style>
  <w:style w:type="character" w:customStyle="1" w:styleId="cf01">
    <w:name w:val="cf01"/>
    <w:basedOn w:val="DefaultParagraphFont"/>
    <w:rsid w:val="00C80A8A"/>
    <w:rPr>
      <w:rFonts w:ascii="Segoe UI" w:hAnsi="Segoe UI" w:cs="Segoe UI" w:hint="default"/>
      <w:sz w:val="18"/>
      <w:szCs w:val="18"/>
    </w:rPr>
  </w:style>
  <w:style w:type="character" w:styleId="Hyperlink">
    <w:name w:val="Hyperlink"/>
    <w:basedOn w:val="DefaultParagraphFont"/>
    <w:rsid w:val="006841B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841B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6841B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34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2.KABUL\Procurement\QUOTATION\Tender%20for%20wheat%2002M4-02Q1\Tender%20for%20Wheat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ae9d701-a4f8-4565-b163-c45775d0aadf">
      <Terms xmlns="http://schemas.microsoft.com/office/infopath/2007/PartnerControls"/>
    </lcf76f155ced4ddcb4097134ff3c332f>
    <TaxCatchAll xmlns="2913fec3-705f-401f-89fb-730e8cfe68e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B18A94B480B643BD1101CFEA922332" ma:contentTypeVersion="17" ma:contentTypeDescription="Crée un document." ma:contentTypeScope="" ma:versionID="d39af7d98a6ceb428f4957618b8e5dda">
  <xsd:schema xmlns:xsd="http://www.w3.org/2001/XMLSchema" xmlns:xs="http://www.w3.org/2001/XMLSchema" xmlns:p="http://schemas.microsoft.com/office/2006/metadata/properties" xmlns:ns2="2913fec3-705f-401f-89fb-730e8cfe68e6" xmlns:ns3="aae9d701-a4f8-4565-b163-c45775d0aadf" targetNamespace="http://schemas.microsoft.com/office/2006/metadata/properties" ma:root="true" ma:fieldsID="44e12f5a5c70302136b5a06f2cb8f583" ns2:_="" ns3:_="">
    <xsd:import namespace="2913fec3-705f-401f-89fb-730e8cfe68e6"/>
    <xsd:import namespace="aae9d701-a4f8-4565-b163-c45775d0aad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13fec3-705f-401f-89fb-730e8cfe68e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8e55b32b-bee9-466c-914a-31eac5921717}" ma:internalName="TaxCatchAll" ma:showField="CatchAllData" ma:web="2913fec3-705f-401f-89fb-730e8cfe6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9d701-a4f8-4565-b163-c45775d0aa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4d06f0b5-5743-41f2-90d3-b12c8ffc7f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85F7B2-E7F1-49B9-A1AE-7E8EDBF896F3}">
  <ds:schemaRefs>
    <ds:schemaRef ds:uri="http://schemas.microsoft.com/office/2006/metadata/properties"/>
    <ds:schemaRef ds:uri="http://schemas.microsoft.com/office/infopath/2007/PartnerControls"/>
    <ds:schemaRef ds:uri="aae9d701-a4f8-4565-b163-c45775d0aadf"/>
    <ds:schemaRef ds:uri="2913fec3-705f-401f-89fb-730e8cfe68e6"/>
  </ds:schemaRefs>
</ds:datastoreItem>
</file>

<file path=customXml/itemProps2.xml><?xml version="1.0" encoding="utf-8"?>
<ds:datastoreItem xmlns:ds="http://schemas.openxmlformats.org/officeDocument/2006/customXml" ds:itemID="{262F9C80-1691-4EE6-9136-31A31E5256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13fec3-705f-401f-89fb-730e8cfe68e6"/>
    <ds:schemaRef ds:uri="aae9d701-a4f8-4565-b163-c45775d0aa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E11A745-5137-4F93-A957-696132F24C8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9AAA60-5E1B-4166-A908-BBBA98326E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Tender for Wheat.dot</Template>
  <TotalTime>297</TotalTime>
  <Pages>20</Pages>
  <Words>3022</Words>
  <Characters>17232</Characters>
  <Application>Microsoft Office Word</Application>
  <DocSecurity>0</DocSecurity>
  <Lines>143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ACTED</vt:lpstr>
      <vt:lpstr>ACTED</vt:lpstr>
    </vt:vector>
  </TitlesOfParts>
  <Company>acted</Company>
  <LinksUpToDate>false</LinksUpToDate>
  <CharactersWithSpaces>20214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ACTED</dc:title>
  <dc:subject/>
  <dc:creator>Anthony Frontguen</dc:creator>
  <cp:keywords/>
  <cp:lastModifiedBy>ekram khan</cp:lastModifiedBy>
  <cp:revision>54</cp:revision>
  <cp:lastPrinted>2023-02-22T09:12:00Z</cp:lastPrinted>
  <dcterms:created xsi:type="dcterms:W3CDTF">2024-02-07T15:06:00Z</dcterms:created>
  <dcterms:modified xsi:type="dcterms:W3CDTF">2024-09-15T08:15:00Z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0x0101006CB18A94B480B643BD1101CFEA922332</vt:lpwstr>
  </property>
  <property fmtid="{D5CDD505-2E9C-101B-9397-08002B2CF9AE}" pid="3" name="MediaServiceImageTags">
    <vt:lpwstr/>
  </property>
</Properties>
</file>